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61913" w14:textId="434D2461" w:rsidR="007D75CF" w:rsidRPr="002444F1" w:rsidRDefault="009E5CD9" w:rsidP="00CF182F">
      <w:pPr>
        <w:pStyle w:val="datumtevilka"/>
        <w:rPr>
          <w:rFonts w:cs="Arial"/>
          <w:color w:val="000000"/>
        </w:rPr>
      </w:pPr>
      <w:r w:rsidRPr="002444F1">
        <w:rPr>
          <w:rFonts w:cs="Arial"/>
          <w:noProof/>
          <w:color w:val="000000"/>
        </w:rPr>
        <mc:AlternateContent>
          <mc:Choice Requires="wps">
            <w:drawing>
              <wp:anchor distT="360045" distB="540385" distL="0" distR="0" simplePos="0" relativeHeight="251657216" behindDoc="0" locked="0" layoutInCell="1" allowOverlap="0" wp14:anchorId="77F8B63F" wp14:editId="1B748521">
                <wp:simplePos x="0" y="0"/>
                <wp:positionH relativeFrom="page">
                  <wp:posOffset>1080135</wp:posOffset>
                </wp:positionH>
                <wp:positionV relativeFrom="page">
                  <wp:posOffset>1884045</wp:posOffset>
                </wp:positionV>
                <wp:extent cx="2520315" cy="470535"/>
                <wp:effectExtent l="3810" t="0" r="0" b="0"/>
                <wp:wrapTopAndBottom/>
                <wp:docPr id="2"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470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29341" w14:textId="77777777" w:rsidR="00DC3900" w:rsidRPr="003C0A38" w:rsidRDefault="00DC3900" w:rsidP="00016ED8">
                            <w:pPr>
                              <w:pStyle w:val="Naslov3"/>
                              <w:rPr>
                                <w:sz w:val="20"/>
                                <w:szCs w:val="20"/>
                                <w:lang w:val="sl-SI"/>
                              </w:rPr>
                            </w:pPr>
                            <w:r w:rsidRPr="003C0A38">
                              <w:rPr>
                                <w:sz w:val="20"/>
                                <w:szCs w:val="20"/>
                                <w:lang w:val="sl-SI"/>
                              </w:rPr>
                              <w:t>Vsem potencialnim ponudnikom</w:t>
                            </w:r>
                          </w:p>
                          <w:p w14:paraId="4857FF34" w14:textId="77777777" w:rsidR="00DC3900" w:rsidRPr="003E1C74" w:rsidRDefault="00DC3900" w:rsidP="007D75CF">
                            <w:pPr>
                              <w:rPr>
                                <w:lang w:val="sl-S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F8B63F" id="_x0000_t202" coordsize="21600,21600" o:spt="202" path="m,l,21600r21600,l21600,xe">
                <v:stroke joinstyle="miter"/>
                <v:path gradientshapeok="t" o:connecttype="rect"/>
              </v:shapetype>
              <v:shape id="Text Box 3" o:spid="_x0000_s1026" type="#_x0000_t202" alt="Prostor za vnos naslovnika&#10;" style="position:absolute;margin-left:85.05pt;margin-top:148.35pt;width:198.45pt;height:37.05pt;z-index:251657216;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" o:allowoverlap="f" filled="f" stroked="f">
                <v:textbox inset="0,0,0,0">
                  <w:txbxContent>
                    <w:p w14:paraId="4C829341" w14:textId="77777777" w:rsidR="00DC3900" w:rsidRPr="003C0A38" w:rsidRDefault="00DC3900" w:rsidP="00016ED8">
                      <w:pPr>
                        <w:pStyle w:val="Naslov3"/>
                        <w:rPr>
                          <w:sz w:val="20"/>
                          <w:szCs w:val="20"/>
                          <w:lang w:val="sl-SI"/>
                        </w:rPr>
                      </w:pPr>
                      <w:r w:rsidRPr="003C0A38">
                        <w:rPr>
                          <w:sz w:val="20"/>
                          <w:szCs w:val="20"/>
                          <w:lang w:val="sl-SI"/>
                        </w:rPr>
                        <w:t>Vsem potencialnim ponudnikom</w:t>
                      </w:r>
                    </w:p>
                    <w:p w14:paraId="4857FF34" w14:textId="77777777" w:rsidR="00DC3900" w:rsidRPr="003E1C74" w:rsidRDefault="00DC3900" w:rsidP="007D75CF">
                      <w:pPr>
                        <w:rPr>
                          <w:lang w:val="sl-SI"/>
                        </w:rPr>
                      </w:pPr>
                    </w:p>
                  </w:txbxContent>
                </v:textbox>
                <w10:wrap type="topAndBottom" anchorx="page" anchory="page"/>
              </v:shape>
            </w:pict>
          </mc:Fallback>
        </mc:AlternateContent>
      </w:r>
      <w:r w:rsidR="007D75CF" w:rsidRPr="002444F1">
        <w:rPr>
          <w:rFonts w:cs="Arial"/>
          <w:color w:val="000000"/>
        </w:rPr>
        <w:t xml:space="preserve">Številka: </w:t>
      </w:r>
      <w:r w:rsidR="007D75CF" w:rsidRPr="002444F1">
        <w:rPr>
          <w:rFonts w:cs="Arial"/>
          <w:color w:val="000000"/>
        </w:rPr>
        <w:tab/>
      </w:r>
      <w:r w:rsidR="00D93DFC" w:rsidRPr="002444F1">
        <w:rPr>
          <w:rFonts w:cs="Arial"/>
          <w:bCs/>
          <w:color w:val="000000"/>
        </w:rPr>
        <w:t>430-</w:t>
      </w:r>
      <w:r w:rsidR="00233FB9" w:rsidRPr="002444F1">
        <w:rPr>
          <w:rFonts w:cs="Arial"/>
          <w:bCs/>
          <w:color w:val="000000"/>
        </w:rPr>
        <w:t>709</w:t>
      </w:r>
      <w:r w:rsidR="00BF6A98" w:rsidRPr="002444F1">
        <w:rPr>
          <w:rFonts w:cs="Arial"/>
          <w:bCs/>
          <w:color w:val="000000"/>
        </w:rPr>
        <w:t>/202</w:t>
      </w:r>
      <w:r w:rsidR="00233FB9" w:rsidRPr="002444F1">
        <w:rPr>
          <w:rFonts w:cs="Arial"/>
          <w:bCs/>
          <w:color w:val="000000"/>
        </w:rPr>
        <w:t>5</w:t>
      </w:r>
      <w:r w:rsidR="00BF6A98" w:rsidRPr="002444F1">
        <w:rPr>
          <w:rFonts w:cs="Arial"/>
          <w:bCs/>
          <w:color w:val="000000"/>
        </w:rPr>
        <w:t>/</w:t>
      </w:r>
      <w:r w:rsidR="00233FB9" w:rsidRPr="002444F1">
        <w:rPr>
          <w:rFonts w:cs="Arial"/>
          <w:bCs/>
          <w:color w:val="000000"/>
        </w:rPr>
        <w:t>6</w:t>
      </w:r>
      <w:r w:rsidR="001D0D0F" w:rsidRPr="002444F1">
        <w:rPr>
          <w:rFonts w:cs="Arial"/>
          <w:bCs/>
          <w:color w:val="000000"/>
        </w:rPr>
        <w:t xml:space="preserve"> </w:t>
      </w:r>
      <w:r w:rsidR="00016ED8" w:rsidRPr="002444F1">
        <w:rPr>
          <w:rFonts w:cs="Arial"/>
          <w:color w:val="000000"/>
        </w:rPr>
        <w:t>(</w:t>
      </w:r>
      <w:r w:rsidR="009449A4" w:rsidRPr="002444F1">
        <w:rPr>
          <w:rFonts w:cs="Arial"/>
          <w:color w:val="000000"/>
        </w:rPr>
        <w:t>1541-</w:t>
      </w:r>
      <w:r w:rsidR="00A956EC" w:rsidRPr="002444F1">
        <w:rPr>
          <w:rFonts w:cs="Arial"/>
          <w:color w:val="000000"/>
        </w:rPr>
        <w:t>04</w:t>
      </w:r>
      <w:r w:rsidR="0052230D" w:rsidRPr="002444F1">
        <w:rPr>
          <w:rFonts w:cs="Arial"/>
          <w:color w:val="000000"/>
        </w:rPr>
        <w:t>)</w:t>
      </w:r>
      <w:r w:rsidR="00E16B32" w:rsidRPr="002444F1">
        <w:rPr>
          <w:rFonts w:cs="Arial"/>
          <w:noProof/>
        </w:rPr>
        <w:t xml:space="preserve"> </w:t>
      </w:r>
    </w:p>
    <w:p w14:paraId="4B9CC784" w14:textId="170CADD2" w:rsidR="007D75CF" w:rsidRPr="002444F1" w:rsidRDefault="00C250D5" w:rsidP="00CF182F">
      <w:pPr>
        <w:pStyle w:val="datumtevilka"/>
        <w:rPr>
          <w:rFonts w:cs="Arial"/>
          <w:color w:val="000000"/>
        </w:rPr>
      </w:pPr>
      <w:r w:rsidRPr="002444F1">
        <w:rPr>
          <w:rFonts w:cs="Arial"/>
          <w:color w:val="000000"/>
        </w:rPr>
        <w:t xml:space="preserve">Datum: </w:t>
      </w:r>
      <w:r w:rsidRPr="002444F1">
        <w:rPr>
          <w:rFonts w:cs="Arial"/>
          <w:color w:val="000000"/>
        </w:rPr>
        <w:tab/>
      </w:r>
      <w:r w:rsidR="00A72DF9" w:rsidRPr="002444F1">
        <w:rPr>
          <w:rFonts w:cs="Arial"/>
        </w:rPr>
        <w:t>2</w:t>
      </w:r>
      <w:r w:rsidR="008315A1">
        <w:rPr>
          <w:rFonts w:cs="Arial"/>
        </w:rPr>
        <w:t>5</w:t>
      </w:r>
      <w:r w:rsidR="00D93DFC" w:rsidRPr="002444F1">
        <w:rPr>
          <w:rFonts w:cs="Arial"/>
        </w:rPr>
        <w:t xml:space="preserve">. </w:t>
      </w:r>
      <w:r w:rsidR="00233FB9" w:rsidRPr="002444F1">
        <w:rPr>
          <w:rFonts w:cs="Arial"/>
        </w:rPr>
        <w:t>9</w:t>
      </w:r>
      <w:r w:rsidR="00D93DFC" w:rsidRPr="002444F1">
        <w:rPr>
          <w:rFonts w:cs="Arial"/>
        </w:rPr>
        <w:t>. 202</w:t>
      </w:r>
      <w:r w:rsidR="00233FB9" w:rsidRPr="002444F1">
        <w:rPr>
          <w:rFonts w:cs="Arial"/>
        </w:rPr>
        <w:t>5</w:t>
      </w:r>
    </w:p>
    <w:p w14:paraId="589EF615" w14:textId="77777777" w:rsidR="008231D2" w:rsidRPr="002444F1" w:rsidRDefault="008231D2" w:rsidP="00CF182F">
      <w:pPr>
        <w:pStyle w:val="ZADEVA"/>
        <w:ind w:left="0" w:firstLine="0"/>
        <w:rPr>
          <w:rFonts w:cs="Arial"/>
          <w:szCs w:val="20"/>
          <w:lang w:val="sl-SI"/>
        </w:rPr>
      </w:pPr>
    </w:p>
    <w:p w14:paraId="65536961" w14:textId="77777777" w:rsidR="00DD3761" w:rsidRPr="002444F1" w:rsidRDefault="00DD3761" w:rsidP="00CF182F">
      <w:pPr>
        <w:pStyle w:val="ZADEVA"/>
        <w:rPr>
          <w:rFonts w:cs="Arial"/>
          <w:szCs w:val="20"/>
          <w:lang w:val="sl-SI"/>
        </w:rPr>
      </w:pPr>
    </w:p>
    <w:p w14:paraId="4BFEA1B4" w14:textId="35907705" w:rsidR="004173F0" w:rsidRPr="002444F1" w:rsidRDefault="007D75CF" w:rsidP="00BF589C">
      <w:pPr>
        <w:pStyle w:val="ZADEVA"/>
        <w:jc w:val="both"/>
        <w:rPr>
          <w:rFonts w:cs="Arial"/>
          <w:szCs w:val="20"/>
          <w:lang w:val="sl-SI"/>
        </w:rPr>
      </w:pPr>
      <w:r w:rsidRPr="002444F1">
        <w:rPr>
          <w:rFonts w:cs="Arial"/>
          <w:szCs w:val="20"/>
          <w:lang w:val="sl-SI"/>
        </w:rPr>
        <w:t xml:space="preserve">Zadeva: </w:t>
      </w:r>
      <w:r w:rsidRPr="002444F1">
        <w:rPr>
          <w:rFonts w:cs="Arial"/>
          <w:szCs w:val="20"/>
          <w:lang w:val="sl-SI"/>
        </w:rPr>
        <w:tab/>
      </w:r>
      <w:bookmarkStart w:id="0" w:name="_Hlk185578243"/>
      <w:r w:rsidR="00087388" w:rsidRPr="002444F1">
        <w:rPr>
          <w:rFonts w:cs="Arial"/>
          <w:szCs w:val="20"/>
          <w:lang w:val="sl-SI"/>
        </w:rPr>
        <w:t>Dodatna</w:t>
      </w:r>
      <w:r w:rsidR="00285A81" w:rsidRPr="002444F1">
        <w:rPr>
          <w:rFonts w:cs="Arial"/>
          <w:szCs w:val="20"/>
          <w:lang w:val="sl-SI"/>
        </w:rPr>
        <w:t xml:space="preserve"> pojasnila</w:t>
      </w:r>
      <w:r w:rsidR="00CA3B49" w:rsidRPr="002444F1">
        <w:rPr>
          <w:rFonts w:cs="Arial"/>
          <w:szCs w:val="20"/>
          <w:lang w:val="sl-SI"/>
        </w:rPr>
        <w:t xml:space="preserve"> v zvezi s pripravo ponudbe</w:t>
      </w:r>
      <w:bookmarkEnd w:id="0"/>
      <w:r w:rsidR="00A72DF9" w:rsidRPr="002444F1">
        <w:rPr>
          <w:rFonts w:cs="Arial"/>
          <w:szCs w:val="20"/>
          <w:lang w:val="sl-SI"/>
        </w:rPr>
        <w:t xml:space="preserve"> in sprememba razpisne dokumentacije</w:t>
      </w:r>
    </w:p>
    <w:p w14:paraId="028E4CB6" w14:textId="77777777" w:rsidR="00A25F75" w:rsidRPr="002444F1" w:rsidRDefault="00A25F75" w:rsidP="00CF182F">
      <w:pPr>
        <w:rPr>
          <w:rFonts w:cs="Arial"/>
          <w:szCs w:val="20"/>
          <w:lang w:val="sl-SI"/>
        </w:rPr>
      </w:pPr>
    </w:p>
    <w:p w14:paraId="3D9F6E68" w14:textId="3044E9F7" w:rsidR="00C63871" w:rsidRPr="002444F1" w:rsidRDefault="005D7EA9" w:rsidP="00233FB9">
      <w:pPr>
        <w:keepNext/>
        <w:jc w:val="both"/>
        <w:rPr>
          <w:rFonts w:cs="Arial"/>
          <w:bCs/>
          <w:szCs w:val="20"/>
          <w:lang w:val="sl-SI"/>
        </w:rPr>
      </w:pPr>
      <w:r w:rsidRPr="002444F1">
        <w:rPr>
          <w:rFonts w:cs="Arial"/>
          <w:szCs w:val="20"/>
          <w:lang w:val="sl-SI"/>
        </w:rPr>
        <w:t xml:space="preserve">V </w:t>
      </w:r>
      <w:r w:rsidR="00A27854" w:rsidRPr="002444F1">
        <w:rPr>
          <w:rFonts w:cs="Arial"/>
          <w:szCs w:val="20"/>
          <w:lang w:val="sl-SI"/>
        </w:rPr>
        <w:t xml:space="preserve">zvezi z </w:t>
      </w:r>
      <w:r w:rsidR="005B6653" w:rsidRPr="002444F1">
        <w:rPr>
          <w:rFonts w:cs="Arial"/>
          <w:szCs w:val="20"/>
          <w:lang w:val="sl-SI"/>
        </w:rPr>
        <w:t xml:space="preserve">javnim naročilom </w:t>
      </w:r>
      <w:r w:rsidR="00233FB9" w:rsidRPr="002444F1">
        <w:rPr>
          <w:rFonts w:cs="Arial"/>
          <w:szCs w:val="20"/>
          <w:lang w:val="sl-SI"/>
        </w:rPr>
        <w:t>za oddajo naročila storitev po odprtem postopku za izvedbo meritev električnih instalacij, zaščite pred delovanjem strele in odpravo napak, št. 430-709/2025</w:t>
      </w:r>
      <w:r w:rsidR="009278F2" w:rsidRPr="002444F1">
        <w:rPr>
          <w:rFonts w:cs="Arial"/>
          <w:szCs w:val="20"/>
          <w:lang w:val="sl-SI"/>
        </w:rPr>
        <w:t>,</w:t>
      </w:r>
      <w:r w:rsidR="00ED0774" w:rsidRPr="002444F1">
        <w:rPr>
          <w:rFonts w:cs="Arial"/>
          <w:szCs w:val="20"/>
          <w:lang w:val="sl-SI"/>
        </w:rPr>
        <w:t xml:space="preserve"> objavljenim</w:t>
      </w:r>
      <w:r w:rsidR="00233FB9" w:rsidRPr="002444F1">
        <w:rPr>
          <w:rFonts w:cs="Arial"/>
          <w:szCs w:val="20"/>
          <w:lang w:val="sl-SI"/>
        </w:rPr>
        <w:t xml:space="preserve"> dne 10. 9. 2025 na </w:t>
      </w:r>
      <w:r w:rsidR="00D3541D" w:rsidRPr="002444F1">
        <w:rPr>
          <w:rFonts w:cs="Arial"/>
          <w:szCs w:val="20"/>
          <w:lang w:val="sl-SI"/>
        </w:rPr>
        <w:t>p</w:t>
      </w:r>
      <w:r w:rsidR="00233FB9" w:rsidRPr="002444F1">
        <w:rPr>
          <w:rFonts w:cs="Arial"/>
          <w:szCs w:val="20"/>
          <w:lang w:val="sl-SI"/>
        </w:rPr>
        <w:t>ortalu javnih naročil</w:t>
      </w:r>
      <w:r w:rsidR="00E55F69" w:rsidRPr="002444F1">
        <w:rPr>
          <w:rFonts w:cs="Arial"/>
          <w:szCs w:val="20"/>
          <w:lang w:val="sl-SI"/>
        </w:rPr>
        <w:t>, pod objavo št.</w:t>
      </w:r>
      <w:r w:rsidR="00833C9D" w:rsidRPr="002444F1">
        <w:rPr>
          <w:rFonts w:cs="Arial"/>
          <w:szCs w:val="20"/>
          <w:lang w:val="sl-SI"/>
        </w:rPr>
        <w:t xml:space="preserve"> </w:t>
      </w:r>
      <w:r w:rsidR="00D3541D" w:rsidRPr="002444F1">
        <w:rPr>
          <w:rFonts w:cs="Arial"/>
          <w:szCs w:val="20"/>
          <w:lang w:val="sl-SI"/>
        </w:rPr>
        <w:t>JN007079/2025-EUe16/01 in v Uradnem listu Evropske unije, pod objavo št. 590035-2025</w:t>
      </w:r>
      <w:r w:rsidR="00A46B6A" w:rsidRPr="002444F1">
        <w:rPr>
          <w:rFonts w:cs="Arial"/>
          <w:szCs w:val="20"/>
          <w:lang w:val="sl-SI"/>
        </w:rPr>
        <w:t>,</w:t>
      </w:r>
      <w:r w:rsidRPr="002444F1">
        <w:rPr>
          <w:rFonts w:cs="Arial"/>
          <w:szCs w:val="20"/>
          <w:lang w:val="sl-SI"/>
        </w:rPr>
        <w:t xml:space="preserve"> </w:t>
      </w:r>
      <w:r w:rsidR="00107FBD" w:rsidRPr="002444F1">
        <w:rPr>
          <w:rFonts w:cs="Arial"/>
          <w:szCs w:val="20"/>
          <w:lang w:val="sl-SI"/>
        </w:rPr>
        <w:t xml:space="preserve">smo </w:t>
      </w:r>
      <w:r w:rsidR="00D93DFC" w:rsidRPr="002444F1">
        <w:rPr>
          <w:rFonts w:cs="Arial"/>
          <w:szCs w:val="20"/>
          <w:lang w:val="sl-SI"/>
        </w:rPr>
        <w:t>prejeli pisn</w:t>
      </w:r>
      <w:r w:rsidR="00D3541D" w:rsidRPr="002444F1">
        <w:rPr>
          <w:rFonts w:cs="Arial"/>
          <w:szCs w:val="20"/>
          <w:lang w:val="sl-SI"/>
        </w:rPr>
        <w:t>o</w:t>
      </w:r>
      <w:r w:rsidR="00D93DFC" w:rsidRPr="002444F1">
        <w:rPr>
          <w:rFonts w:cs="Arial"/>
          <w:szCs w:val="20"/>
          <w:lang w:val="sl-SI"/>
        </w:rPr>
        <w:t xml:space="preserve"> vprašanj</w:t>
      </w:r>
      <w:r w:rsidR="00D3541D" w:rsidRPr="002444F1">
        <w:rPr>
          <w:rFonts w:cs="Arial"/>
          <w:szCs w:val="20"/>
          <w:lang w:val="sl-SI"/>
        </w:rPr>
        <w:t>e</w:t>
      </w:r>
      <w:r w:rsidR="00D93DFC" w:rsidRPr="002444F1">
        <w:rPr>
          <w:rFonts w:cs="Arial"/>
          <w:szCs w:val="20"/>
          <w:lang w:val="sl-SI"/>
        </w:rPr>
        <w:t xml:space="preserve"> potencialn</w:t>
      </w:r>
      <w:r w:rsidR="00D3541D" w:rsidRPr="002444F1">
        <w:rPr>
          <w:rFonts w:cs="Arial"/>
          <w:szCs w:val="20"/>
          <w:lang w:val="sl-SI"/>
        </w:rPr>
        <w:t>ega</w:t>
      </w:r>
      <w:r w:rsidR="00D93DFC" w:rsidRPr="002444F1">
        <w:rPr>
          <w:rFonts w:cs="Arial"/>
          <w:szCs w:val="20"/>
          <w:lang w:val="sl-SI"/>
        </w:rPr>
        <w:t xml:space="preserve"> ponudnik</w:t>
      </w:r>
      <w:r w:rsidR="00D3541D" w:rsidRPr="002444F1">
        <w:rPr>
          <w:rFonts w:cs="Arial"/>
          <w:szCs w:val="20"/>
          <w:lang w:val="sl-SI"/>
        </w:rPr>
        <w:t>a</w:t>
      </w:r>
      <w:r w:rsidR="00473316" w:rsidRPr="002444F1">
        <w:rPr>
          <w:rFonts w:cs="Arial"/>
          <w:szCs w:val="20"/>
          <w:lang w:val="sl-SI"/>
        </w:rPr>
        <w:t xml:space="preserve"> v zve</w:t>
      </w:r>
      <w:r w:rsidR="00D93DFC" w:rsidRPr="002444F1">
        <w:rPr>
          <w:rFonts w:cs="Arial"/>
          <w:szCs w:val="20"/>
          <w:lang w:val="sl-SI"/>
        </w:rPr>
        <w:t>zi s pripravo ponudbe, na kate</w:t>
      </w:r>
      <w:r w:rsidR="00B32F17" w:rsidRPr="002444F1">
        <w:rPr>
          <w:rFonts w:cs="Arial"/>
          <w:szCs w:val="20"/>
          <w:lang w:val="sl-SI"/>
        </w:rPr>
        <w:t>r</w:t>
      </w:r>
      <w:r w:rsidR="00D3541D" w:rsidRPr="002444F1">
        <w:rPr>
          <w:rFonts w:cs="Arial"/>
          <w:szCs w:val="20"/>
          <w:lang w:val="sl-SI"/>
        </w:rPr>
        <w:t>o</w:t>
      </w:r>
      <w:r w:rsidR="00473316" w:rsidRPr="002444F1">
        <w:rPr>
          <w:rFonts w:cs="Arial"/>
          <w:szCs w:val="20"/>
          <w:lang w:val="sl-SI"/>
        </w:rPr>
        <w:t xml:space="preserve"> vam v nadaljevanju </w:t>
      </w:r>
      <w:r w:rsidR="008247B0" w:rsidRPr="002444F1">
        <w:rPr>
          <w:rFonts w:cs="Arial"/>
          <w:szCs w:val="20"/>
          <w:lang w:val="sl-SI"/>
        </w:rPr>
        <w:t>poda</w:t>
      </w:r>
      <w:r w:rsidR="00D93DFC" w:rsidRPr="002444F1">
        <w:rPr>
          <w:rFonts w:cs="Arial"/>
          <w:szCs w:val="20"/>
          <w:lang w:val="sl-SI"/>
        </w:rPr>
        <w:t xml:space="preserve">jamo </w:t>
      </w:r>
      <w:r w:rsidR="00285A81" w:rsidRPr="002444F1">
        <w:rPr>
          <w:rFonts w:cs="Arial"/>
          <w:szCs w:val="20"/>
          <w:lang w:val="sl-SI"/>
        </w:rPr>
        <w:t xml:space="preserve">dodatna pojasnila </w:t>
      </w:r>
      <w:r w:rsidR="00A72DF9" w:rsidRPr="002444F1">
        <w:rPr>
          <w:rFonts w:cs="Arial"/>
          <w:szCs w:val="20"/>
          <w:lang w:val="sl-SI"/>
        </w:rPr>
        <w:t>ter posredujemo spremembo razpisne dokumentacije,</w:t>
      </w:r>
      <w:r w:rsidR="00D3541D" w:rsidRPr="002444F1">
        <w:rPr>
          <w:rFonts w:cs="Arial"/>
          <w:szCs w:val="20"/>
          <w:lang w:val="sl-SI"/>
        </w:rPr>
        <w:t xml:space="preserve"> kot sledi:</w:t>
      </w:r>
    </w:p>
    <w:p w14:paraId="4B244A63" w14:textId="77777777" w:rsidR="00412E88" w:rsidRPr="002444F1" w:rsidRDefault="00412E88" w:rsidP="00C63871">
      <w:pPr>
        <w:keepNext/>
        <w:jc w:val="both"/>
        <w:rPr>
          <w:rFonts w:cs="Arial"/>
          <w:bCs/>
          <w:szCs w:val="20"/>
          <w:lang w:val="sl-SI"/>
        </w:rPr>
      </w:pPr>
    </w:p>
    <w:p w14:paraId="2CE4A957" w14:textId="0E86041F" w:rsidR="00F92786" w:rsidRPr="002444F1" w:rsidRDefault="00F92786" w:rsidP="00CF182F">
      <w:pPr>
        <w:jc w:val="both"/>
        <w:rPr>
          <w:rFonts w:cs="Arial"/>
          <w:bCs/>
          <w:szCs w:val="20"/>
          <w:lang w:val="sl-SI"/>
        </w:rPr>
      </w:pPr>
    </w:p>
    <w:p w14:paraId="5ACF7C82" w14:textId="40F1105B" w:rsidR="007D749E" w:rsidRPr="002444F1" w:rsidRDefault="007D749E" w:rsidP="00805B6F">
      <w:pPr>
        <w:pStyle w:val="Odstavekseznama"/>
        <w:numPr>
          <w:ilvl w:val="0"/>
          <w:numId w:val="20"/>
        </w:numPr>
        <w:tabs>
          <w:tab w:val="left" w:pos="284"/>
        </w:tabs>
        <w:jc w:val="both"/>
        <w:rPr>
          <w:rFonts w:cs="Arial"/>
          <w:b/>
          <w:szCs w:val="20"/>
          <w:lang w:eastAsia="sl-SI"/>
        </w:rPr>
      </w:pPr>
      <w:r w:rsidRPr="002444F1">
        <w:rPr>
          <w:rFonts w:cs="Arial"/>
          <w:b/>
          <w:szCs w:val="20"/>
          <w:lang w:eastAsia="sl-SI"/>
        </w:rPr>
        <w:t>Vprašanj</w:t>
      </w:r>
      <w:r w:rsidR="00445CCF" w:rsidRPr="002444F1">
        <w:rPr>
          <w:rFonts w:cs="Arial"/>
          <w:b/>
          <w:szCs w:val="20"/>
          <w:lang w:eastAsia="sl-SI"/>
        </w:rPr>
        <w:t>e</w:t>
      </w:r>
      <w:r w:rsidRPr="002444F1">
        <w:rPr>
          <w:rFonts w:cs="Arial"/>
          <w:b/>
          <w:szCs w:val="20"/>
          <w:lang w:eastAsia="sl-SI"/>
        </w:rPr>
        <w:t xml:space="preserve"> in odgovor</w:t>
      </w:r>
    </w:p>
    <w:p w14:paraId="4658E17E" w14:textId="77777777" w:rsidR="007D749E" w:rsidRPr="002444F1" w:rsidRDefault="007D749E" w:rsidP="00CF182F">
      <w:pPr>
        <w:jc w:val="both"/>
        <w:rPr>
          <w:rFonts w:cs="Arial"/>
          <w:color w:val="000000"/>
          <w:szCs w:val="20"/>
          <w:lang w:val="sl-SI"/>
        </w:rPr>
      </w:pPr>
    </w:p>
    <w:p w14:paraId="5B414239" w14:textId="7027F2C3" w:rsidR="0066343E" w:rsidRPr="002444F1" w:rsidRDefault="0066343E" w:rsidP="00CF182F">
      <w:pPr>
        <w:tabs>
          <w:tab w:val="left" w:pos="567"/>
        </w:tabs>
        <w:rPr>
          <w:rFonts w:cs="Arial"/>
          <w:b/>
          <w:i/>
          <w:color w:val="000000"/>
          <w:szCs w:val="20"/>
          <w:lang w:val="sl-SI"/>
        </w:rPr>
      </w:pPr>
      <w:r w:rsidRPr="002444F1">
        <w:rPr>
          <w:rFonts w:cs="Arial"/>
          <w:b/>
          <w:i/>
          <w:color w:val="000000"/>
          <w:szCs w:val="20"/>
          <w:lang w:val="sl-SI"/>
        </w:rPr>
        <w:t>Vprašanje</w:t>
      </w:r>
      <w:r w:rsidR="00545F8B" w:rsidRPr="002444F1">
        <w:rPr>
          <w:rFonts w:cs="Arial"/>
          <w:b/>
          <w:i/>
          <w:color w:val="000000"/>
          <w:szCs w:val="20"/>
          <w:lang w:val="sl-SI"/>
        </w:rPr>
        <w:t>:</w:t>
      </w:r>
    </w:p>
    <w:p w14:paraId="2702C0FB" w14:textId="7A8BEF70" w:rsidR="00474813" w:rsidRPr="002444F1" w:rsidRDefault="00C859B7" w:rsidP="00CF182F">
      <w:pPr>
        <w:tabs>
          <w:tab w:val="left" w:pos="567"/>
        </w:tabs>
        <w:rPr>
          <w:rFonts w:cs="Arial"/>
          <w:bCs/>
          <w:i/>
          <w:color w:val="000000"/>
          <w:szCs w:val="20"/>
          <w:lang w:val="sl-SI"/>
        </w:rPr>
      </w:pPr>
      <w:r w:rsidRPr="002444F1">
        <w:rPr>
          <w:rFonts w:cs="Arial"/>
          <w:bCs/>
          <w:i/>
          <w:color w:val="000000"/>
          <w:szCs w:val="20"/>
          <w:lang w:val="sl-SI"/>
        </w:rPr>
        <w:t>Pozdravljeni, zanima nas, kaj vse morajo zajemati meritve znotraj Ponudbenega predračuna. Najlepša hvala.</w:t>
      </w:r>
    </w:p>
    <w:p w14:paraId="380B16B3" w14:textId="77777777" w:rsidR="00C859B7" w:rsidRPr="002444F1" w:rsidRDefault="00C859B7" w:rsidP="00CF182F">
      <w:pPr>
        <w:tabs>
          <w:tab w:val="left" w:pos="567"/>
        </w:tabs>
        <w:rPr>
          <w:rFonts w:cs="Arial"/>
          <w:b/>
          <w:i/>
          <w:color w:val="000000"/>
          <w:szCs w:val="20"/>
          <w:lang w:val="sl-SI"/>
        </w:rPr>
      </w:pPr>
    </w:p>
    <w:p w14:paraId="1B44B526" w14:textId="747C443A" w:rsidR="004C50C2" w:rsidRPr="002444F1" w:rsidRDefault="004C50C2" w:rsidP="009F2564">
      <w:pPr>
        <w:tabs>
          <w:tab w:val="left" w:pos="567"/>
        </w:tabs>
        <w:jc w:val="both"/>
        <w:rPr>
          <w:rFonts w:cs="Arial"/>
          <w:b/>
          <w:i/>
          <w:color w:val="000000"/>
          <w:szCs w:val="20"/>
          <w:lang w:val="sl-SI"/>
        </w:rPr>
      </w:pPr>
      <w:r w:rsidRPr="002444F1">
        <w:rPr>
          <w:rFonts w:cs="Arial"/>
          <w:b/>
          <w:i/>
          <w:color w:val="000000"/>
          <w:szCs w:val="20"/>
          <w:lang w:val="sl-SI"/>
        </w:rPr>
        <w:t>Odgovor</w:t>
      </w:r>
      <w:r w:rsidR="00545F8B" w:rsidRPr="002444F1">
        <w:rPr>
          <w:rFonts w:cs="Arial"/>
          <w:b/>
          <w:i/>
          <w:color w:val="000000"/>
          <w:szCs w:val="20"/>
          <w:lang w:val="sl-SI"/>
        </w:rPr>
        <w:t>:</w:t>
      </w:r>
    </w:p>
    <w:p w14:paraId="35E63DE2" w14:textId="251B836D" w:rsidR="00045C66" w:rsidRPr="002444F1" w:rsidRDefault="00074284" w:rsidP="007A24B2">
      <w:pPr>
        <w:jc w:val="both"/>
        <w:rPr>
          <w:rFonts w:cs="Arial"/>
          <w:color w:val="2F2F2F"/>
          <w:szCs w:val="20"/>
          <w:lang w:val="sl-SI" w:eastAsia="sl-SI"/>
        </w:rPr>
      </w:pPr>
      <w:r w:rsidRPr="002444F1">
        <w:rPr>
          <w:rFonts w:cs="Arial"/>
          <w:color w:val="2F2F2F"/>
          <w:szCs w:val="20"/>
          <w:lang w:val="sl-SI" w:eastAsia="sl-SI"/>
        </w:rPr>
        <w:t xml:space="preserve">Naročnik </w:t>
      </w:r>
      <w:r w:rsidR="0048792C" w:rsidRPr="002444F1">
        <w:rPr>
          <w:rFonts w:cs="Arial"/>
          <w:color w:val="2F2F2F"/>
          <w:szCs w:val="20"/>
          <w:lang w:val="sl-SI" w:eastAsia="sl-SI"/>
        </w:rPr>
        <w:t xml:space="preserve">je preučil vprašanje in </w:t>
      </w:r>
      <w:r w:rsidR="005B7D36" w:rsidRPr="002444F1">
        <w:rPr>
          <w:rFonts w:cs="Arial"/>
          <w:color w:val="2F2F2F"/>
          <w:szCs w:val="20"/>
          <w:lang w:val="sl-SI" w:eastAsia="sl-SI"/>
        </w:rPr>
        <w:t>pojasnjuje, da so zahteve navedene že v opombah priloge Ponudbeni predračun s specifikacijo</w:t>
      </w:r>
      <w:r w:rsidR="001D4BEA">
        <w:rPr>
          <w:rFonts w:cs="Arial"/>
          <w:color w:val="2F2F2F"/>
          <w:szCs w:val="20"/>
          <w:lang w:val="sl-SI" w:eastAsia="sl-SI"/>
        </w:rPr>
        <w:t xml:space="preserve"> iz razpisne dokumentacije</w:t>
      </w:r>
      <w:r w:rsidR="005B7D36" w:rsidRPr="002444F1">
        <w:rPr>
          <w:rFonts w:cs="Arial"/>
          <w:color w:val="2F2F2F"/>
          <w:szCs w:val="20"/>
          <w:lang w:val="sl-SI" w:eastAsia="sl-SI"/>
        </w:rPr>
        <w:t xml:space="preserve">. </w:t>
      </w:r>
      <w:r w:rsidR="00A72DF9" w:rsidRPr="002444F1">
        <w:rPr>
          <w:rFonts w:cs="Arial"/>
          <w:color w:val="2F2F2F"/>
          <w:szCs w:val="20"/>
          <w:lang w:val="sl-SI" w:eastAsia="sl-SI"/>
        </w:rPr>
        <w:t>Zaradi večje jasnosti pa naročnik razpisno dokumentacijo dopolnjuje z novo prilogo k Ponudbenemu predračunu s specifikacijo, v kateri so zahteve naročnika natančneje opisane.</w:t>
      </w:r>
      <w:r w:rsidR="002444F1" w:rsidRPr="002444F1">
        <w:rPr>
          <w:rFonts w:cs="Arial"/>
          <w:color w:val="2F2F2F"/>
          <w:szCs w:val="20"/>
          <w:lang w:val="sl-SI" w:eastAsia="sl-SI"/>
        </w:rPr>
        <w:t xml:space="preserve"> Nova priloga vsebuje naslednja pojasnila:</w:t>
      </w:r>
    </w:p>
    <w:p w14:paraId="0216CCEB" w14:textId="77777777" w:rsidR="00EB3407" w:rsidRPr="002444F1" w:rsidRDefault="00EB3407" w:rsidP="007A24B2">
      <w:pPr>
        <w:jc w:val="both"/>
        <w:rPr>
          <w:rFonts w:cs="Arial"/>
          <w:color w:val="2F2F2F"/>
          <w:szCs w:val="20"/>
          <w:lang w:val="sl-SI" w:eastAsia="sl-SI"/>
        </w:rPr>
      </w:pPr>
    </w:p>
    <w:p w14:paraId="6D3AFEB9" w14:textId="77777777" w:rsidR="001D4BEA" w:rsidRPr="0039645E" w:rsidRDefault="001D4BEA" w:rsidP="001D4BEA">
      <w:pPr>
        <w:jc w:val="both"/>
        <w:rPr>
          <w:rFonts w:cs="Arial"/>
          <w:color w:val="2F2F2F"/>
          <w:szCs w:val="20"/>
          <w:lang w:val="sl-SI" w:eastAsia="sl-SI"/>
        </w:rPr>
      </w:pPr>
      <w:r w:rsidRPr="0039645E">
        <w:rPr>
          <w:rFonts w:cs="Arial"/>
          <w:color w:val="2F2F2F"/>
          <w:szCs w:val="20"/>
          <w:lang w:val="sl-SI" w:eastAsia="sl-SI"/>
        </w:rPr>
        <w:t>Pregled, preizkus in meritve električnih inštalacij, ter zaščite pred delovanjem strele vsebuje sledeče elemente:</w:t>
      </w:r>
    </w:p>
    <w:p w14:paraId="0B4AF18D" w14:textId="77777777" w:rsidR="001D4BEA" w:rsidRPr="0039645E" w:rsidRDefault="001D4BEA" w:rsidP="001D4BEA">
      <w:pPr>
        <w:jc w:val="both"/>
        <w:rPr>
          <w:rFonts w:cs="Arial"/>
          <w:color w:val="2F2F2F"/>
          <w:szCs w:val="20"/>
          <w:lang w:val="sl-SI" w:eastAsia="sl-SI"/>
        </w:rPr>
      </w:pPr>
    </w:p>
    <w:p w14:paraId="552168E4" w14:textId="77777777" w:rsidR="001D4BEA" w:rsidRPr="0039645E" w:rsidRDefault="001D4BEA" w:rsidP="001D4BEA">
      <w:pPr>
        <w:pStyle w:val="Odstavekseznama"/>
        <w:numPr>
          <w:ilvl w:val="0"/>
          <w:numId w:val="19"/>
        </w:numPr>
        <w:jc w:val="both"/>
        <w:rPr>
          <w:rFonts w:cs="Arial"/>
          <w:color w:val="2F2F2F"/>
          <w:szCs w:val="20"/>
          <w:u w:val="single"/>
          <w:lang w:eastAsia="sl-SI"/>
        </w:rPr>
      </w:pPr>
      <w:r w:rsidRPr="0039645E">
        <w:rPr>
          <w:rFonts w:cs="Arial"/>
          <w:color w:val="2F2F2F"/>
          <w:szCs w:val="20"/>
          <w:u w:val="single"/>
          <w:lang w:eastAsia="sl-SI"/>
        </w:rPr>
        <w:t xml:space="preserve">Izvedba pregleda, preizkusa, meritev električnih instalacij in izdelava poročil (za električne </w:t>
      </w:r>
      <w:proofErr w:type="spellStart"/>
      <w:r w:rsidRPr="0039645E">
        <w:rPr>
          <w:rFonts w:cs="Arial"/>
          <w:color w:val="2F2F2F"/>
          <w:szCs w:val="20"/>
          <w:u w:val="single"/>
          <w:lang w:eastAsia="sl-SI"/>
        </w:rPr>
        <w:t>razdelilce</w:t>
      </w:r>
      <w:proofErr w:type="spellEnd"/>
      <w:r w:rsidRPr="0039645E">
        <w:rPr>
          <w:rFonts w:cs="Arial"/>
          <w:color w:val="2F2F2F"/>
          <w:szCs w:val="20"/>
          <w:u w:val="single"/>
          <w:lang w:eastAsia="sl-SI"/>
        </w:rPr>
        <w:t xml:space="preserve"> do 100  tokokrogov)</w:t>
      </w:r>
    </w:p>
    <w:p w14:paraId="7DC1D548" w14:textId="77777777" w:rsidR="001D4BEA" w:rsidRPr="0039645E" w:rsidRDefault="001D4BEA" w:rsidP="001D4BEA">
      <w:pPr>
        <w:jc w:val="both"/>
        <w:rPr>
          <w:rFonts w:cs="Arial"/>
          <w:color w:val="2F2F2F"/>
          <w:szCs w:val="20"/>
          <w:lang w:val="sl-SI" w:eastAsia="sl-SI"/>
        </w:rPr>
      </w:pPr>
      <w:r w:rsidRPr="0039645E">
        <w:rPr>
          <w:rFonts w:cs="Arial"/>
          <w:color w:val="2F2F2F"/>
          <w:szCs w:val="20"/>
          <w:lang w:val="sl-SI" w:eastAsia="sl-SI"/>
        </w:rPr>
        <w:t xml:space="preserve">Izvedba vključuje sledeče elemente: izvedbo pregleda, preizkusa, meritev električnih instalacij, ki zajema električni </w:t>
      </w:r>
      <w:proofErr w:type="spellStart"/>
      <w:r w:rsidRPr="0039645E">
        <w:rPr>
          <w:rFonts w:cs="Arial"/>
          <w:color w:val="2F2F2F"/>
          <w:szCs w:val="20"/>
          <w:lang w:val="sl-SI" w:eastAsia="sl-SI"/>
        </w:rPr>
        <w:t>razdelilec</w:t>
      </w:r>
      <w:proofErr w:type="spellEnd"/>
      <w:r w:rsidRPr="0039645E">
        <w:rPr>
          <w:rFonts w:cs="Arial"/>
          <w:color w:val="2F2F2F"/>
          <w:szCs w:val="20"/>
          <w:lang w:val="sl-SI" w:eastAsia="sl-SI"/>
        </w:rPr>
        <w:t xml:space="preserve"> (odprtje, pregled in meritev), celoten pregled instalacij vezanih na posamezen </w:t>
      </w:r>
      <w:proofErr w:type="spellStart"/>
      <w:r w:rsidRPr="0039645E">
        <w:rPr>
          <w:rFonts w:cs="Arial"/>
          <w:color w:val="2F2F2F"/>
          <w:szCs w:val="20"/>
          <w:lang w:val="sl-SI" w:eastAsia="sl-SI"/>
        </w:rPr>
        <w:t>razdelilec</w:t>
      </w:r>
      <w:proofErr w:type="spellEnd"/>
      <w:r w:rsidRPr="0039645E">
        <w:rPr>
          <w:rFonts w:cs="Arial"/>
          <w:color w:val="2F2F2F"/>
          <w:szCs w:val="20"/>
          <w:lang w:val="sl-SI" w:eastAsia="sl-SI"/>
        </w:rPr>
        <w:t xml:space="preserve"> (svetilke, vtičnice, ipd</w:t>
      </w:r>
      <w:r>
        <w:rPr>
          <w:rFonts w:cs="Arial"/>
          <w:color w:val="2F2F2F"/>
          <w:szCs w:val="20"/>
          <w:lang w:val="sl-SI" w:eastAsia="sl-SI"/>
        </w:rPr>
        <w:t>.</w:t>
      </w:r>
      <w:r w:rsidRPr="0039645E">
        <w:rPr>
          <w:rFonts w:cs="Arial"/>
          <w:color w:val="2F2F2F"/>
          <w:szCs w:val="20"/>
          <w:lang w:val="sl-SI" w:eastAsia="sl-SI"/>
        </w:rPr>
        <w:t xml:space="preserve">), izdelavo poročil, strošek dela, uporabo potrebnih inštrumentov in orodja za izvedbo ter morebitno potrebni potrošni material. </w:t>
      </w:r>
    </w:p>
    <w:p w14:paraId="10201EEC" w14:textId="77777777" w:rsidR="001D4BEA" w:rsidRPr="0039645E" w:rsidRDefault="001D4BEA" w:rsidP="001D4BEA">
      <w:pPr>
        <w:jc w:val="both"/>
        <w:rPr>
          <w:rFonts w:cs="Arial"/>
          <w:color w:val="2F2F2F"/>
          <w:szCs w:val="20"/>
          <w:lang w:val="sl-SI" w:eastAsia="sl-SI"/>
        </w:rPr>
      </w:pPr>
    </w:p>
    <w:p w14:paraId="3B4F0FA3" w14:textId="77777777" w:rsidR="001D4BEA" w:rsidRPr="0039645E" w:rsidRDefault="001D4BEA" w:rsidP="001D4BEA">
      <w:pPr>
        <w:jc w:val="both"/>
        <w:rPr>
          <w:rFonts w:cs="Arial"/>
          <w:color w:val="2F2F2F"/>
          <w:szCs w:val="20"/>
          <w:lang w:val="sl-SI" w:eastAsia="sl-SI"/>
        </w:rPr>
      </w:pPr>
      <w:r w:rsidRPr="0039645E">
        <w:rPr>
          <w:rFonts w:cs="Arial"/>
          <w:color w:val="2F2F2F"/>
          <w:szCs w:val="20"/>
          <w:lang w:val="sl-SI" w:eastAsia="sl-SI"/>
        </w:rPr>
        <w:t xml:space="preserve">2. </w:t>
      </w:r>
      <w:r w:rsidRPr="0039645E">
        <w:rPr>
          <w:rFonts w:cs="Arial"/>
          <w:color w:val="2F2F2F"/>
          <w:szCs w:val="20"/>
          <w:u w:val="single"/>
          <w:lang w:val="sl-SI" w:eastAsia="sl-SI"/>
        </w:rPr>
        <w:t xml:space="preserve">Izvedba pregleda, preizkusa, meritev električnih instalacij, izdelava poročil, označitev elementov, ter izdelava in izris enopolne sheme za vsak dodatni tokokrog (v primeru, da je več  kot 100 tokokrogov) k </w:t>
      </w:r>
      <w:proofErr w:type="spellStart"/>
      <w:r w:rsidRPr="0039645E">
        <w:rPr>
          <w:rFonts w:cs="Arial"/>
          <w:color w:val="2F2F2F"/>
          <w:szCs w:val="20"/>
          <w:u w:val="single"/>
          <w:lang w:val="sl-SI" w:eastAsia="sl-SI"/>
        </w:rPr>
        <w:t>razdelilcu</w:t>
      </w:r>
      <w:proofErr w:type="spellEnd"/>
      <w:r w:rsidRPr="0039645E">
        <w:rPr>
          <w:rFonts w:cs="Arial"/>
          <w:color w:val="2F2F2F"/>
          <w:szCs w:val="20"/>
          <w:u w:val="single"/>
          <w:lang w:val="sl-SI" w:eastAsia="sl-SI"/>
        </w:rPr>
        <w:t xml:space="preserve"> do 100 tokokrogov</w:t>
      </w:r>
    </w:p>
    <w:p w14:paraId="6317BA21" w14:textId="77777777" w:rsidR="001D4BEA" w:rsidRPr="0039645E" w:rsidRDefault="001D4BEA" w:rsidP="001D4BEA">
      <w:pPr>
        <w:jc w:val="both"/>
        <w:rPr>
          <w:rFonts w:cs="Arial"/>
          <w:color w:val="2F2F2F"/>
          <w:szCs w:val="20"/>
          <w:lang w:val="sl-SI" w:eastAsia="sl-SI"/>
        </w:rPr>
      </w:pPr>
      <w:r w:rsidRPr="0039645E">
        <w:rPr>
          <w:rFonts w:cs="Arial"/>
          <w:color w:val="2F2F2F"/>
          <w:szCs w:val="20"/>
          <w:lang w:val="sl-SI" w:eastAsia="sl-SI"/>
        </w:rPr>
        <w:t>Izvedba vključuje sledeče elemente: vse elemente pod točko 1 in označitev elementov, ter izdelavo in izris enopolne sheme za vsak dodatni tokokrog (vsak tokokrog nad 100).</w:t>
      </w:r>
    </w:p>
    <w:p w14:paraId="204C5CA1" w14:textId="77777777" w:rsidR="001D4BEA" w:rsidRPr="0039645E" w:rsidRDefault="001D4BEA" w:rsidP="001D4BEA">
      <w:pPr>
        <w:jc w:val="both"/>
        <w:rPr>
          <w:rFonts w:cs="Arial"/>
          <w:color w:val="2F2F2F"/>
          <w:szCs w:val="20"/>
          <w:lang w:val="sl-SI" w:eastAsia="sl-SI"/>
        </w:rPr>
      </w:pPr>
    </w:p>
    <w:p w14:paraId="2C8A61C2" w14:textId="77777777" w:rsidR="001D4BEA" w:rsidRPr="0039645E" w:rsidRDefault="001D4BEA" w:rsidP="001D4BEA">
      <w:pPr>
        <w:jc w:val="both"/>
        <w:rPr>
          <w:rFonts w:cs="Arial"/>
          <w:color w:val="2F2F2F"/>
          <w:szCs w:val="20"/>
          <w:lang w:val="sl-SI" w:eastAsia="sl-SI"/>
        </w:rPr>
      </w:pPr>
      <w:r w:rsidRPr="0039645E">
        <w:rPr>
          <w:rFonts w:cs="Arial"/>
          <w:color w:val="2F2F2F"/>
          <w:szCs w:val="20"/>
          <w:lang w:val="sl-SI" w:eastAsia="sl-SI"/>
        </w:rPr>
        <w:t xml:space="preserve">3. </w:t>
      </w:r>
      <w:r w:rsidRPr="0039645E">
        <w:rPr>
          <w:rFonts w:cs="Arial"/>
          <w:color w:val="2F2F2F"/>
          <w:szCs w:val="20"/>
          <w:u w:val="single"/>
          <w:lang w:val="sl-SI" w:eastAsia="sl-SI"/>
        </w:rPr>
        <w:t>Izdelava in izris enopolnih električnih shem</w:t>
      </w:r>
    </w:p>
    <w:p w14:paraId="53D51E13" w14:textId="77777777" w:rsidR="001D4BEA" w:rsidRPr="0039645E" w:rsidRDefault="001D4BEA" w:rsidP="001D4BEA">
      <w:pPr>
        <w:jc w:val="both"/>
        <w:rPr>
          <w:rFonts w:cs="Arial"/>
          <w:color w:val="2F2F2F"/>
          <w:szCs w:val="20"/>
          <w:lang w:val="sl-SI" w:eastAsia="sl-SI"/>
        </w:rPr>
      </w:pPr>
      <w:r w:rsidRPr="0039645E">
        <w:rPr>
          <w:rFonts w:cs="Arial"/>
          <w:color w:val="2F2F2F"/>
          <w:szCs w:val="20"/>
          <w:lang w:val="sl-SI" w:eastAsia="sl-SI"/>
        </w:rPr>
        <w:t>Izvedba vključuje sledeče elemente: ves potrošni material, strošek dela, enopolna shema mora biti izdelana v obliki PDF in v 2 (dveh) listinskih izvodih, posredovana na MNZ, UL, SIVUZ, Štefanova 2, Ljubljana.</w:t>
      </w:r>
    </w:p>
    <w:p w14:paraId="31EFAD7F" w14:textId="77777777" w:rsidR="001D4BEA" w:rsidRPr="0039645E" w:rsidRDefault="001D4BEA" w:rsidP="001D4BEA">
      <w:pPr>
        <w:jc w:val="both"/>
        <w:rPr>
          <w:rFonts w:cs="Arial"/>
          <w:color w:val="2F2F2F"/>
          <w:szCs w:val="20"/>
          <w:lang w:val="sl-SI" w:eastAsia="sl-SI"/>
        </w:rPr>
      </w:pPr>
    </w:p>
    <w:p w14:paraId="52DFBEDF" w14:textId="77777777" w:rsidR="001D4BEA" w:rsidRPr="0039645E" w:rsidRDefault="001D4BEA" w:rsidP="001D4BEA">
      <w:pPr>
        <w:jc w:val="both"/>
        <w:rPr>
          <w:rFonts w:cs="Arial"/>
          <w:color w:val="2F2F2F"/>
          <w:szCs w:val="20"/>
          <w:lang w:val="sl-SI" w:eastAsia="sl-SI"/>
        </w:rPr>
      </w:pPr>
      <w:r w:rsidRPr="0039645E">
        <w:rPr>
          <w:rFonts w:cs="Arial"/>
          <w:color w:val="2F2F2F"/>
          <w:szCs w:val="20"/>
          <w:lang w:val="sl-SI" w:eastAsia="sl-SI"/>
        </w:rPr>
        <w:t xml:space="preserve">4. </w:t>
      </w:r>
      <w:r w:rsidRPr="0039645E">
        <w:rPr>
          <w:rFonts w:cs="Arial"/>
          <w:color w:val="2F2F2F"/>
          <w:szCs w:val="20"/>
          <w:u w:val="single"/>
          <w:lang w:val="sl-SI" w:eastAsia="sl-SI"/>
        </w:rPr>
        <w:t xml:space="preserve">Označitev tokokroga na elementih v električnem </w:t>
      </w:r>
      <w:proofErr w:type="spellStart"/>
      <w:r w:rsidRPr="0039645E">
        <w:rPr>
          <w:rFonts w:cs="Arial"/>
          <w:color w:val="2F2F2F"/>
          <w:szCs w:val="20"/>
          <w:u w:val="single"/>
          <w:lang w:val="sl-SI" w:eastAsia="sl-SI"/>
        </w:rPr>
        <w:t>razdelilcu</w:t>
      </w:r>
      <w:proofErr w:type="spellEnd"/>
      <w:r w:rsidRPr="0039645E">
        <w:rPr>
          <w:rFonts w:cs="Arial"/>
          <w:color w:val="2F2F2F"/>
          <w:szCs w:val="20"/>
          <w:u w:val="single"/>
          <w:lang w:val="sl-SI" w:eastAsia="sl-SI"/>
        </w:rPr>
        <w:t xml:space="preserve"> in označitev tokokroga na stikalih, vtičnicah, ipd.</w:t>
      </w:r>
    </w:p>
    <w:p w14:paraId="6CAA53C4" w14:textId="77777777" w:rsidR="001D4BEA" w:rsidRPr="0039645E" w:rsidRDefault="001D4BEA" w:rsidP="001D4BEA">
      <w:pPr>
        <w:jc w:val="both"/>
        <w:rPr>
          <w:rFonts w:cs="Arial"/>
          <w:color w:val="2F2F2F"/>
          <w:szCs w:val="20"/>
          <w:lang w:val="sl-SI" w:eastAsia="sl-SI"/>
        </w:rPr>
      </w:pPr>
      <w:r w:rsidRPr="0039645E">
        <w:rPr>
          <w:rFonts w:cs="Arial"/>
          <w:color w:val="2F2F2F"/>
          <w:szCs w:val="20"/>
          <w:lang w:val="sl-SI" w:eastAsia="sl-SI"/>
        </w:rPr>
        <w:t>Izvedba vključuje sledeče elemente: ves potrošni material - samolepilne nalepke, ipd., strošek dela označevanja merilnih mest, ipd.</w:t>
      </w:r>
    </w:p>
    <w:p w14:paraId="5D5C6F7A" w14:textId="77777777" w:rsidR="001D4BEA" w:rsidRPr="0039645E" w:rsidRDefault="001D4BEA" w:rsidP="001D4BEA">
      <w:pPr>
        <w:jc w:val="both"/>
        <w:rPr>
          <w:rFonts w:cs="Arial"/>
          <w:color w:val="2F2F2F"/>
          <w:szCs w:val="20"/>
          <w:lang w:val="sl-SI" w:eastAsia="sl-SI"/>
        </w:rPr>
      </w:pPr>
    </w:p>
    <w:p w14:paraId="3E2D7D1A" w14:textId="77777777" w:rsidR="001D4BEA" w:rsidRPr="0039645E" w:rsidRDefault="001D4BEA" w:rsidP="001D4BEA">
      <w:pPr>
        <w:jc w:val="both"/>
        <w:rPr>
          <w:rFonts w:cs="Arial"/>
          <w:color w:val="2F2F2F"/>
          <w:szCs w:val="20"/>
          <w:lang w:val="sl-SI" w:eastAsia="sl-SI"/>
        </w:rPr>
      </w:pPr>
      <w:r w:rsidRPr="0039645E">
        <w:rPr>
          <w:rFonts w:cs="Arial"/>
          <w:color w:val="2F2F2F"/>
          <w:szCs w:val="20"/>
          <w:lang w:val="sl-SI" w:eastAsia="sl-SI"/>
        </w:rPr>
        <w:t xml:space="preserve">5. </w:t>
      </w:r>
      <w:r w:rsidRPr="0039645E">
        <w:rPr>
          <w:rFonts w:cs="Arial"/>
          <w:color w:val="2F2F2F"/>
          <w:szCs w:val="20"/>
          <w:u w:val="single"/>
          <w:lang w:val="sl-SI" w:eastAsia="sl-SI"/>
        </w:rPr>
        <w:t>Pregled, preizkus in meritve zaščite pred delovanjem strele (zunanje strelovodne instalacije)</w:t>
      </w:r>
    </w:p>
    <w:p w14:paraId="722529DB" w14:textId="77777777" w:rsidR="001D4BEA" w:rsidRPr="0039645E" w:rsidRDefault="001D4BEA" w:rsidP="001D4BEA">
      <w:pPr>
        <w:jc w:val="both"/>
        <w:rPr>
          <w:rFonts w:cs="Arial"/>
          <w:color w:val="2F2F2F"/>
          <w:szCs w:val="20"/>
          <w:lang w:val="sl-SI" w:eastAsia="sl-SI"/>
        </w:rPr>
      </w:pPr>
    </w:p>
    <w:p w14:paraId="16C3A77A" w14:textId="77777777" w:rsidR="001D4BEA" w:rsidRPr="0039645E" w:rsidRDefault="001D4BEA" w:rsidP="001D4BEA">
      <w:pPr>
        <w:jc w:val="both"/>
        <w:rPr>
          <w:rFonts w:cs="Arial"/>
          <w:color w:val="2F2F2F"/>
          <w:szCs w:val="20"/>
          <w:lang w:val="sl-SI" w:eastAsia="sl-SI"/>
        </w:rPr>
      </w:pPr>
      <w:r w:rsidRPr="0039645E">
        <w:rPr>
          <w:rFonts w:cs="Arial"/>
          <w:color w:val="2F2F2F"/>
          <w:szCs w:val="20"/>
          <w:lang w:val="sl-SI" w:eastAsia="sl-SI"/>
        </w:rPr>
        <w:t xml:space="preserve">Izvedba vključuje sledeče elemente: strošek dela (izvedba pregleda, preizkusa in meritev), uporaba potrebnih inštrumentov in orodja za izvedbo meritev, morebitno potrebni potrošni material (npr. nalepka za označitev merilnega mesta) in izdelavo Poročila o pregledu, preizkusu in meritvah zaščite pred delovanjem strele (poročilo se nanaša na notranjo in zunanjo zaščito pred delovanjem strele). Za obračun se kot glavni odvod upošteva samo glavni odvod in to samo tisti, na katerem se meritev izvaja </w:t>
      </w:r>
      <w:proofErr w:type="spellStart"/>
      <w:r w:rsidRPr="0039645E">
        <w:rPr>
          <w:rFonts w:cs="Arial"/>
          <w:color w:val="2F2F2F"/>
          <w:szCs w:val="20"/>
          <w:lang w:val="sl-SI" w:eastAsia="sl-SI"/>
        </w:rPr>
        <w:t>dvokleščno</w:t>
      </w:r>
      <w:proofErr w:type="spellEnd"/>
      <w:r w:rsidRPr="0039645E">
        <w:rPr>
          <w:rFonts w:cs="Arial"/>
          <w:color w:val="2F2F2F"/>
          <w:szCs w:val="20"/>
          <w:lang w:val="sl-SI" w:eastAsia="sl-SI"/>
        </w:rPr>
        <w:t>, in sicer na vertikali nad tlemi (</w:t>
      </w:r>
      <w:proofErr w:type="spellStart"/>
      <w:r w:rsidRPr="0039645E">
        <w:rPr>
          <w:rFonts w:cs="Arial"/>
          <w:color w:val="2F2F2F"/>
          <w:szCs w:val="20"/>
          <w:lang w:val="sl-SI" w:eastAsia="sl-SI"/>
        </w:rPr>
        <w:t>dvokleščna</w:t>
      </w:r>
      <w:proofErr w:type="spellEnd"/>
      <w:r w:rsidRPr="0039645E">
        <w:rPr>
          <w:rFonts w:cs="Arial"/>
          <w:color w:val="2F2F2F"/>
          <w:szCs w:val="20"/>
          <w:lang w:val="sl-SI" w:eastAsia="sl-SI"/>
        </w:rPr>
        <w:t xml:space="preserve"> meritev zank npr. na strehi se pri obračunu ne upošteva kot glavni odvod, potrebno jo je upoštevati v sklopu cene glavnega odvoda).</w:t>
      </w:r>
    </w:p>
    <w:p w14:paraId="6AFCC2F7" w14:textId="77777777" w:rsidR="001D4BEA" w:rsidRPr="0039645E" w:rsidRDefault="001D4BEA" w:rsidP="001D4BEA">
      <w:pPr>
        <w:jc w:val="both"/>
        <w:rPr>
          <w:rFonts w:cs="Arial"/>
          <w:color w:val="2F2F2F"/>
          <w:szCs w:val="20"/>
          <w:lang w:val="sl-SI" w:eastAsia="sl-SI"/>
        </w:rPr>
      </w:pPr>
      <w:r w:rsidRPr="0039645E">
        <w:rPr>
          <w:rFonts w:cs="Arial"/>
          <w:color w:val="2F2F2F"/>
          <w:szCs w:val="20"/>
          <w:lang w:val="sl-SI" w:eastAsia="sl-SI"/>
        </w:rPr>
        <w:t xml:space="preserve"> </w:t>
      </w:r>
    </w:p>
    <w:p w14:paraId="7DD08127" w14:textId="77777777" w:rsidR="001D4BEA" w:rsidRPr="0039645E" w:rsidRDefault="001D4BEA" w:rsidP="001D4BEA">
      <w:pPr>
        <w:jc w:val="both"/>
        <w:rPr>
          <w:rFonts w:cs="Arial"/>
          <w:color w:val="2F2F2F"/>
          <w:szCs w:val="20"/>
          <w:lang w:val="sl-SI" w:eastAsia="sl-SI"/>
        </w:rPr>
      </w:pPr>
      <w:r w:rsidRPr="0039645E">
        <w:rPr>
          <w:rFonts w:cs="Arial"/>
          <w:color w:val="2F2F2F"/>
          <w:szCs w:val="20"/>
          <w:lang w:val="sl-SI" w:eastAsia="sl-SI"/>
        </w:rPr>
        <w:t xml:space="preserve">6. </w:t>
      </w:r>
      <w:r w:rsidRPr="0039645E">
        <w:rPr>
          <w:rFonts w:cs="Arial"/>
          <w:color w:val="2F2F2F"/>
          <w:szCs w:val="20"/>
          <w:u w:val="single"/>
          <w:lang w:val="sl-SI" w:eastAsia="sl-SI"/>
        </w:rPr>
        <w:t>Izvedba meritev prenapetostne zaščite</w:t>
      </w:r>
      <w:r w:rsidRPr="0039645E">
        <w:rPr>
          <w:rFonts w:cs="Arial"/>
          <w:color w:val="2F2F2F"/>
          <w:szCs w:val="20"/>
          <w:lang w:val="sl-SI" w:eastAsia="sl-SI"/>
        </w:rPr>
        <w:t xml:space="preserve"> </w:t>
      </w:r>
    </w:p>
    <w:p w14:paraId="42F7A616" w14:textId="77777777" w:rsidR="001D4BEA" w:rsidRPr="0039645E" w:rsidRDefault="001D4BEA" w:rsidP="001D4BEA">
      <w:pPr>
        <w:jc w:val="both"/>
        <w:rPr>
          <w:rFonts w:cs="Arial"/>
          <w:color w:val="2F2F2F"/>
          <w:szCs w:val="20"/>
          <w:lang w:val="sl-SI" w:eastAsia="sl-SI"/>
        </w:rPr>
      </w:pPr>
    </w:p>
    <w:p w14:paraId="31AB69A4" w14:textId="77777777" w:rsidR="001D4BEA" w:rsidRPr="0039645E" w:rsidRDefault="001D4BEA" w:rsidP="001D4BEA">
      <w:pPr>
        <w:jc w:val="both"/>
        <w:rPr>
          <w:rFonts w:cs="Arial"/>
          <w:color w:val="2F2F2F"/>
          <w:szCs w:val="20"/>
          <w:lang w:val="sl-SI" w:eastAsia="sl-SI"/>
        </w:rPr>
      </w:pPr>
      <w:r w:rsidRPr="0039645E">
        <w:rPr>
          <w:rFonts w:cs="Arial"/>
          <w:color w:val="2F2F2F"/>
          <w:szCs w:val="20"/>
          <w:lang w:val="sl-SI" w:eastAsia="sl-SI"/>
        </w:rPr>
        <w:t>Izvedba vključuje sledeče elemente: meritev prenapetostne zaščite po posameznem polu (npr. eno polni odvodnik - 1pol, tripolni odvodnik - 3pole, ipd.) se izvede ob izvedbi meritev električnih instalacij ali ob pregledu zaščite pred delovanjem strele (skladno s potrebami oz. dogovoru z naročnikom).</w:t>
      </w:r>
    </w:p>
    <w:p w14:paraId="180095A4" w14:textId="77777777" w:rsidR="001D4BEA" w:rsidRPr="0039645E" w:rsidRDefault="001D4BEA" w:rsidP="001D4BEA">
      <w:pPr>
        <w:jc w:val="both"/>
        <w:rPr>
          <w:rFonts w:cs="Arial"/>
          <w:color w:val="2F2F2F"/>
          <w:szCs w:val="20"/>
          <w:lang w:val="sl-SI" w:eastAsia="sl-SI"/>
        </w:rPr>
      </w:pPr>
    </w:p>
    <w:p w14:paraId="69797EFB" w14:textId="77777777" w:rsidR="001D4BEA" w:rsidRPr="0039645E" w:rsidRDefault="001D4BEA" w:rsidP="001D4BEA">
      <w:pPr>
        <w:jc w:val="both"/>
        <w:rPr>
          <w:rFonts w:cs="Arial"/>
          <w:color w:val="2F2F2F"/>
          <w:szCs w:val="20"/>
          <w:u w:val="single"/>
          <w:lang w:val="sl-SI" w:eastAsia="sl-SI"/>
        </w:rPr>
      </w:pPr>
      <w:r w:rsidRPr="0039645E">
        <w:rPr>
          <w:rFonts w:cs="Arial"/>
          <w:color w:val="2F2F2F"/>
          <w:szCs w:val="20"/>
          <w:lang w:val="sl-SI" w:eastAsia="sl-SI"/>
        </w:rPr>
        <w:t xml:space="preserve">7. </w:t>
      </w:r>
      <w:r w:rsidRPr="0039645E">
        <w:rPr>
          <w:rFonts w:cs="Arial"/>
          <w:color w:val="2F2F2F"/>
          <w:szCs w:val="20"/>
          <w:u w:val="single"/>
          <w:lang w:val="sl-SI" w:eastAsia="sl-SI"/>
        </w:rPr>
        <w:t>Izvedba meritev izenačitve potenciala</w:t>
      </w:r>
    </w:p>
    <w:p w14:paraId="75094B2E" w14:textId="77777777" w:rsidR="001D4BEA" w:rsidRPr="0039645E" w:rsidRDefault="001D4BEA" w:rsidP="001D4BEA">
      <w:pPr>
        <w:jc w:val="both"/>
        <w:rPr>
          <w:rFonts w:cs="Arial"/>
          <w:color w:val="2F2F2F"/>
          <w:szCs w:val="20"/>
          <w:lang w:val="sl-SI" w:eastAsia="sl-SI"/>
        </w:rPr>
      </w:pPr>
    </w:p>
    <w:p w14:paraId="0096286A" w14:textId="77777777" w:rsidR="001D4BEA" w:rsidRPr="0039645E" w:rsidRDefault="001D4BEA" w:rsidP="001D4BEA">
      <w:pPr>
        <w:jc w:val="both"/>
        <w:rPr>
          <w:rFonts w:cs="Arial"/>
          <w:color w:val="2F2F2F"/>
          <w:szCs w:val="20"/>
          <w:lang w:val="sl-SI" w:eastAsia="sl-SI"/>
        </w:rPr>
      </w:pPr>
      <w:r w:rsidRPr="0039645E">
        <w:rPr>
          <w:rFonts w:cs="Arial"/>
          <w:color w:val="2F2F2F"/>
          <w:szCs w:val="20"/>
          <w:lang w:val="sl-SI" w:eastAsia="sl-SI"/>
        </w:rPr>
        <w:t xml:space="preserve">Izvedba vključuje sledeče elemente: notranje in/ali zunanje potenciale (cena se poda za meritve do vključno 30 kontrolnih mest - 1 </w:t>
      </w:r>
      <w:proofErr w:type="spellStart"/>
      <w:r w:rsidRPr="0039645E">
        <w:rPr>
          <w:rFonts w:cs="Arial"/>
          <w:color w:val="2F2F2F"/>
          <w:szCs w:val="20"/>
          <w:lang w:val="sl-SI" w:eastAsia="sl-SI"/>
        </w:rPr>
        <w:t>kpl</w:t>
      </w:r>
      <w:proofErr w:type="spellEnd"/>
      <w:r>
        <w:rPr>
          <w:rFonts w:cs="Arial"/>
          <w:color w:val="2F2F2F"/>
          <w:szCs w:val="20"/>
          <w:lang w:val="sl-SI" w:eastAsia="sl-SI"/>
        </w:rPr>
        <w:t>.</w:t>
      </w:r>
      <w:r w:rsidRPr="0039645E">
        <w:rPr>
          <w:rFonts w:cs="Arial"/>
          <w:color w:val="2F2F2F"/>
          <w:szCs w:val="20"/>
          <w:lang w:val="sl-SI" w:eastAsia="sl-SI"/>
        </w:rPr>
        <w:t xml:space="preserve"> vsebuje do vključno 30 kontrolnih mest). Izvaja se v sklopu izvedbe meritev električnih instalacij ali ob pregledu zaščite pred delovanjem strele.</w:t>
      </w:r>
    </w:p>
    <w:p w14:paraId="1B9911FF" w14:textId="77777777" w:rsidR="001D4BEA" w:rsidRPr="0039645E" w:rsidRDefault="001D4BEA" w:rsidP="001D4BEA">
      <w:pPr>
        <w:jc w:val="both"/>
        <w:rPr>
          <w:rFonts w:cs="Arial"/>
          <w:color w:val="2F2F2F"/>
          <w:szCs w:val="20"/>
          <w:lang w:val="sl-SI" w:eastAsia="sl-SI"/>
        </w:rPr>
      </w:pPr>
    </w:p>
    <w:p w14:paraId="5A5432E9" w14:textId="77777777" w:rsidR="001D4BEA" w:rsidRPr="0039645E" w:rsidRDefault="001D4BEA" w:rsidP="001D4BEA">
      <w:pPr>
        <w:jc w:val="both"/>
        <w:rPr>
          <w:rFonts w:cs="Arial"/>
          <w:color w:val="2F2F2F"/>
          <w:szCs w:val="20"/>
          <w:u w:val="single"/>
          <w:lang w:val="sl-SI" w:eastAsia="sl-SI"/>
        </w:rPr>
      </w:pPr>
      <w:r w:rsidRPr="0039645E">
        <w:rPr>
          <w:rFonts w:cs="Arial"/>
          <w:color w:val="2F2F2F"/>
          <w:szCs w:val="20"/>
          <w:lang w:val="sl-SI" w:eastAsia="sl-SI"/>
        </w:rPr>
        <w:t xml:space="preserve">8. </w:t>
      </w:r>
      <w:r w:rsidRPr="0039645E">
        <w:rPr>
          <w:rFonts w:cs="Arial"/>
          <w:color w:val="2F2F2F"/>
          <w:szCs w:val="20"/>
          <w:u w:val="single"/>
          <w:lang w:val="sl-SI" w:eastAsia="sl-SI"/>
        </w:rPr>
        <w:t>Iskanje tokokrogov električnih inštalacij in druga morebitna nepredvidena dela pri izvedbi storitve</w:t>
      </w:r>
    </w:p>
    <w:p w14:paraId="6B3200BA" w14:textId="77777777" w:rsidR="001D4BEA" w:rsidRPr="0039645E" w:rsidRDefault="001D4BEA" w:rsidP="001D4BEA">
      <w:pPr>
        <w:jc w:val="both"/>
        <w:rPr>
          <w:rFonts w:cs="Arial"/>
          <w:color w:val="2F2F2F"/>
          <w:szCs w:val="20"/>
          <w:lang w:val="sl-SI" w:eastAsia="sl-SI"/>
        </w:rPr>
      </w:pPr>
    </w:p>
    <w:p w14:paraId="7852CD43" w14:textId="77777777" w:rsidR="001D4BEA" w:rsidRPr="0039645E" w:rsidRDefault="001D4BEA" w:rsidP="001D4BEA">
      <w:pPr>
        <w:jc w:val="both"/>
        <w:rPr>
          <w:rFonts w:cs="Arial"/>
          <w:color w:val="2F2F2F"/>
          <w:szCs w:val="20"/>
          <w:lang w:val="sl-SI" w:eastAsia="sl-SI"/>
        </w:rPr>
      </w:pPr>
      <w:r w:rsidRPr="0039645E">
        <w:rPr>
          <w:rFonts w:cs="Arial"/>
          <w:color w:val="2F2F2F"/>
          <w:szCs w:val="20"/>
          <w:lang w:val="sl-SI" w:eastAsia="sl-SI"/>
        </w:rPr>
        <w:t>Izvedba vključuje sledeče elemente: iskanje tokokrogov električnih inštalacij (v kolikor tokokrogi niso označeni, lahko naročnik za izvedbo označitve izvajalcu naroči iskanje posameznih tokokrogov) in druga nepredvidena dela, ki se obračunajo po delovni uri. V ceno delovne ure morajo biti vključeni sledeči elementi: strošek dela, uporaba potrebnih inštrumentov in orodja za izvedbo pregleda oz. meritev, morebitno potrebni potrošni material in ostali nepredvideni stroški.</w:t>
      </w:r>
    </w:p>
    <w:p w14:paraId="1B99808C" w14:textId="77777777" w:rsidR="001D4BEA" w:rsidRPr="0039645E" w:rsidRDefault="001D4BEA" w:rsidP="001D4BEA">
      <w:pPr>
        <w:jc w:val="both"/>
        <w:rPr>
          <w:rFonts w:cs="Arial"/>
          <w:color w:val="2F2F2F"/>
          <w:szCs w:val="20"/>
          <w:lang w:val="sl-SI" w:eastAsia="sl-SI"/>
        </w:rPr>
      </w:pPr>
    </w:p>
    <w:p w14:paraId="6AE5426A" w14:textId="77777777" w:rsidR="001D4BEA" w:rsidRPr="0039645E" w:rsidRDefault="001D4BEA" w:rsidP="001D4BEA">
      <w:pPr>
        <w:jc w:val="both"/>
        <w:rPr>
          <w:rFonts w:cs="Arial"/>
          <w:color w:val="2F2F2F"/>
          <w:szCs w:val="20"/>
          <w:lang w:val="sl-SI" w:eastAsia="sl-SI"/>
        </w:rPr>
      </w:pPr>
      <w:r w:rsidRPr="0039645E">
        <w:rPr>
          <w:rFonts w:cs="Arial"/>
          <w:color w:val="2F2F2F"/>
          <w:szCs w:val="20"/>
          <w:lang w:val="sl-SI" w:eastAsia="sl-SI"/>
        </w:rPr>
        <w:t>Dela se izvajajo skladno z vsemi predpisanimi pravilniki, smernicami in zakoni</w:t>
      </w:r>
      <w:r>
        <w:rPr>
          <w:rFonts w:cs="Arial"/>
          <w:color w:val="2F2F2F"/>
          <w:szCs w:val="20"/>
          <w:lang w:val="sl-SI" w:eastAsia="sl-SI"/>
        </w:rPr>
        <w:t>.</w:t>
      </w:r>
    </w:p>
    <w:p w14:paraId="15B08D1D" w14:textId="77777777" w:rsidR="00C859B7" w:rsidRDefault="00C859B7" w:rsidP="007A24B2">
      <w:pPr>
        <w:jc w:val="both"/>
        <w:rPr>
          <w:rFonts w:cs="Arial"/>
          <w:color w:val="2F2F2F"/>
          <w:szCs w:val="20"/>
          <w:lang w:val="sl-SI" w:eastAsia="sl-SI"/>
        </w:rPr>
      </w:pPr>
    </w:p>
    <w:p w14:paraId="756924D3" w14:textId="77777777" w:rsidR="001D4BEA" w:rsidRPr="002444F1" w:rsidRDefault="001D4BEA" w:rsidP="007A24B2">
      <w:pPr>
        <w:jc w:val="both"/>
        <w:rPr>
          <w:rFonts w:cs="Arial"/>
          <w:color w:val="2F2F2F"/>
          <w:szCs w:val="20"/>
          <w:lang w:val="sl-SI" w:eastAsia="sl-SI"/>
        </w:rPr>
      </w:pPr>
    </w:p>
    <w:p w14:paraId="5CE0E117" w14:textId="4C1FD631" w:rsidR="00045C66" w:rsidRPr="002444F1" w:rsidRDefault="00805B6F" w:rsidP="00805B6F">
      <w:pPr>
        <w:pStyle w:val="Odstavekseznama"/>
        <w:numPr>
          <w:ilvl w:val="0"/>
          <w:numId w:val="20"/>
        </w:numPr>
        <w:tabs>
          <w:tab w:val="left" w:pos="284"/>
        </w:tabs>
        <w:jc w:val="both"/>
        <w:rPr>
          <w:rFonts w:cs="Arial"/>
          <w:b/>
          <w:szCs w:val="20"/>
          <w:lang w:eastAsia="sl-SI"/>
        </w:rPr>
      </w:pPr>
      <w:r w:rsidRPr="002444F1">
        <w:rPr>
          <w:rFonts w:cs="Arial"/>
          <w:b/>
          <w:szCs w:val="20"/>
          <w:lang w:eastAsia="sl-SI"/>
        </w:rPr>
        <w:t>SPREMEMBA RAZPISNE DOKUMENTACIJE</w:t>
      </w:r>
    </w:p>
    <w:p w14:paraId="2F828382" w14:textId="77777777" w:rsidR="0048792C" w:rsidRPr="002444F1" w:rsidRDefault="0048792C" w:rsidP="00B32F17">
      <w:pPr>
        <w:jc w:val="both"/>
        <w:rPr>
          <w:rFonts w:cs="Arial"/>
          <w:szCs w:val="20"/>
          <w:lang w:val="sl-SI"/>
        </w:rPr>
      </w:pPr>
    </w:p>
    <w:p w14:paraId="0E257823" w14:textId="5909CCDC" w:rsidR="00421CBB" w:rsidRDefault="00421CBB" w:rsidP="00421CBB">
      <w:pPr>
        <w:jc w:val="both"/>
        <w:rPr>
          <w:rFonts w:cs="Arial"/>
          <w:szCs w:val="20"/>
          <w:lang w:val="sl-SI"/>
        </w:rPr>
      </w:pPr>
      <w:r w:rsidRPr="00421CBB">
        <w:rPr>
          <w:rFonts w:cs="Arial"/>
          <w:szCs w:val="20"/>
          <w:lang w:val="sl-SI"/>
        </w:rPr>
        <w:t>Glede na naveden</w:t>
      </w:r>
      <w:r>
        <w:rPr>
          <w:rFonts w:cs="Arial"/>
          <w:szCs w:val="20"/>
          <w:lang w:val="sl-SI"/>
        </w:rPr>
        <w:t>o</w:t>
      </w:r>
      <w:r w:rsidRPr="00421CBB">
        <w:rPr>
          <w:rFonts w:cs="Arial"/>
          <w:szCs w:val="20"/>
          <w:lang w:val="sl-SI"/>
        </w:rPr>
        <w:t xml:space="preserve"> vam v prilogi posredujemo novo </w:t>
      </w:r>
      <w:r>
        <w:rPr>
          <w:rFonts w:cs="Arial"/>
          <w:szCs w:val="20"/>
          <w:lang w:val="sl-SI"/>
        </w:rPr>
        <w:t>p</w:t>
      </w:r>
      <w:r w:rsidRPr="00421CBB">
        <w:rPr>
          <w:rFonts w:cs="Arial"/>
          <w:szCs w:val="20"/>
          <w:lang w:val="sl-SI"/>
        </w:rPr>
        <w:t xml:space="preserve">rilogo </w:t>
      </w:r>
      <w:r>
        <w:rPr>
          <w:rFonts w:cs="Arial"/>
          <w:szCs w:val="20"/>
          <w:lang w:val="sl-SI"/>
        </w:rPr>
        <w:t>razpisne dokumentacije</w:t>
      </w:r>
      <w:r w:rsidRPr="00421CBB">
        <w:rPr>
          <w:rFonts w:cs="Arial"/>
          <w:szCs w:val="20"/>
          <w:lang w:val="sl-SI"/>
        </w:rPr>
        <w:t xml:space="preserve"> </w:t>
      </w:r>
      <w:r w:rsidRPr="002444F1">
        <w:rPr>
          <w:rFonts w:cs="Arial"/>
          <w:szCs w:val="20"/>
          <w:lang w:val="sl-SI"/>
        </w:rPr>
        <w:t>Priloga k Ponudbenemu predračunu s specifikacijo.</w:t>
      </w:r>
    </w:p>
    <w:p w14:paraId="70D831F2" w14:textId="4E7E93C8" w:rsidR="00421CBB" w:rsidRPr="00421CBB" w:rsidRDefault="00421CBB" w:rsidP="00421CBB">
      <w:pPr>
        <w:jc w:val="both"/>
        <w:rPr>
          <w:rFonts w:cs="Arial"/>
          <w:szCs w:val="20"/>
          <w:lang w:val="sl-SI"/>
        </w:rPr>
      </w:pPr>
    </w:p>
    <w:p w14:paraId="67556F58" w14:textId="3C9B063A" w:rsidR="006948CD" w:rsidRPr="002444F1" w:rsidRDefault="00FE12AD" w:rsidP="00CF182F">
      <w:pPr>
        <w:jc w:val="both"/>
        <w:rPr>
          <w:rFonts w:cs="Arial"/>
          <w:szCs w:val="20"/>
          <w:lang w:val="sl-SI"/>
        </w:rPr>
      </w:pPr>
      <w:r w:rsidRPr="002444F1">
        <w:rPr>
          <w:rFonts w:cs="Arial"/>
          <w:szCs w:val="20"/>
          <w:lang w:val="sl-SI"/>
        </w:rPr>
        <w:t>D</w:t>
      </w:r>
      <w:r w:rsidR="00B32F17" w:rsidRPr="002444F1">
        <w:rPr>
          <w:rFonts w:cs="Arial"/>
          <w:szCs w:val="20"/>
          <w:lang w:val="sl-SI"/>
        </w:rPr>
        <w:t xml:space="preserve">odatna pojasnila v zvezi s pripravo </w:t>
      </w:r>
      <w:r w:rsidR="00F1346E" w:rsidRPr="002444F1">
        <w:rPr>
          <w:rFonts w:cs="Arial"/>
          <w:szCs w:val="20"/>
          <w:lang w:val="sl-SI"/>
        </w:rPr>
        <w:t xml:space="preserve">ponudbe </w:t>
      </w:r>
      <w:r w:rsidR="002444F1" w:rsidRPr="002444F1">
        <w:rPr>
          <w:rFonts w:cs="Arial"/>
          <w:szCs w:val="20"/>
          <w:lang w:val="sl-SI"/>
        </w:rPr>
        <w:t xml:space="preserve">in sprememba razpisne dokumentacije </w:t>
      </w:r>
      <w:r w:rsidR="00B32F17" w:rsidRPr="002444F1">
        <w:rPr>
          <w:rFonts w:cs="Arial"/>
          <w:szCs w:val="20"/>
          <w:lang w:val="sl-SI"/>
        </w:rPr>
        <w:t xml:space="preserve">so sestavni del </w:t>
      </w:r>
      <w:r w:rsidR="00F1346E" w:rsidRPr="002444F1">
        <w:rPr>
          <w:rFonts w:cs="Arial"/>
          <w:szCs w:val="20"/>
          <w:lang w:val="sl-SI"/>
        </w:rPr>
        <w:t xml:space="preserve">razpisne </w:t>
      </w:r>
      <w:r w:rsidR="00B32F17" w:rsidRPr="002444F1">
        <w:rPr>
          <w:rFonts w:cs="Arial"/>
          <w:szCs w:val="20"/>
          <w:lang w:val="sl-SI"/>
        </w:rPr>
        <w:t>dokumentacije</w:t>
      </w:r>
      <w:r w:rsidR="002444F1" w:rsidRPr="002444F1">
        <w:rPr>
          <w:rFonts w:cs="Arial"/>
          <w:szCs w:val="20"/>
          <w:lang w:val="sl-SI"/>
        </w:rPr>
        <w:t xml:space="preserve"> predmetnega javnega naročila</w:t>
      </w:r>
      <w:r w:rsidR="00B32F17" w:rsidRPr="002444F1">
        <w:rPr>
          <w:rFonts w:cs="Arial"/>
          <w:szCs w:val="20"/>
          <w:lang w:val="sl-SI"/>
        </w:rPr>
        <w:t>.</w:t>
      </w:r>
    </w:p>
    <w:p w14:paraId="539D7C0D" w14:textId="77777777" w:rsidR="00FF414C" w:rsidRPr="002444F1" w:rsidRDefault="00FF414C" w:rsidP="00CF182F">
      <w:pPr>
        <w:jc w:val="both"/>
        <w:rPr>
          <w:rFonts w:cs="Arial"/>
          <w:color w:val="000000"/>
          <w:szCs w:val="20"/>
          <w:lang w:val="sl-SI"/>
        </w:rPr>
      </w:pPr>
    </w:p>
    <w:p w14:paraId="707760FF" w14:textId="2512D71D" w:rsidR="00421CBB" w:rsidRPr="00421CBB" w:rsidRDefault="002444F1" w:rsidP="00421CBB">
      <w:pPr>
        <w:jc w:val="both"/>
        <w:rPr>
          <w:rFonts w:cs="Arial"/>
          <w:szCs w:val="20"/>
          <w:lang w:val="sl-SI"/>
        </w:rPr>
      </w:pPr>
      <w:r w:rsidRPr="002444F1">
        <w:rPr>
          <w:rFonts w:cs="Arial"/>
          <w:color w:val="000000"/>
          <w:szCs w:val="20"/>
          <w:lang w:val="sl-SI"/>
        </w:rPr>
        <w:t xml:space="preserve">Naročnik spremembe razpisne dokumentacije objavi na </w:t>
      </w:r>
      <w:r w:rsidR="00421CBB">
        <w:rPr>
          <w:rFonts w:cs="Arial"/>
          <w:color w:val="000000"/>
          <w:szCs w:val="20"/>
          <w:lang w:val="sl-SI"/>
        </w:rPr>
        <w:t>P</w:t>
      </w:r>
      <w:r w:rsidRPr="002444F1">
        <w:rPr>
          <w:rFonts w:cs="Arial"/>
          <w:color w:val="000000"/>
          <w:szCs w:val="20"/>
          <w:lang w:val="sl-SI"/>
        </w:rPr>
        <w:t>ortalu javnih naročil</w:t>
      </w:r>
      <w:r w:rsidR="00421CBB" w:rsidRPr="00421CBB">
        <w:rPr>
          <w:rFonts w:cs="Arial"/>
          <w:szCs w:val="20"/>
          <w:lang w:val="sl-SI"/>
        </w:rPr>
        <w:t xml:space="preserve"> obrazcem EUe16: Obvestilo o javnem naročilu – splošno področje. </w:t>
      </w:r>
    </w:p>
    <w:p w14:paraId="3BF6F0BA" w14:textId="5ED34774" w:rsidR="002444F1" w:rsidRPr="002444F1" w:rsidRDefault="002444F1" w:rsidP="002444F1">
      <w:pPr>
        <w:jc w:val="both"/>
        <w:rPr>
          <w:rFonts w:cs="Arial"/>
          <w:color w:val="000000"/>
          <w:szCs w:val="20"/>
          <w:lang w:val="sl-SI"/>
        </w:rPr>
      </w:pPr>
    </w:p>
    <w:p w14:paraId="5BACECF1" w14:textId="036F56D7" w:rsidR="007A24B2" w:rsidRPr="002444F1" w:rsidRDefault="007A24B2" w:rsidP="00CF182F">
      <w:pPr>
        <w:jc w:val="both"/>
        <w:rPr>
          <w:rFonts w:cs="Arial"/>
          <w:color w:val="000000"/>
          <w:szCs w:val="20"/>
          <w:lang w:val="sl-SI"/>
        </w:rPr>
      </w:pPr>
    </w:p>
    <w:p w14:paraId="3AB1B212" w14:textId="77777777" w:rsidR="002444F1" w:rsidRPr="002444F1" w:rsidRDefault="002444F1" w:rsidP="00CF182F">
      <w:pPr>
        <w:jc w:val="both"/>
        <w:rPr>
          <w:rFonts w:cs="Arial"/>
          <w:color w:val="000000"/>
          <w:szCs w:val="20"/>
          <w:lang w:val="sl-SI"/>
        </w:rPr>
      </w:pPr>
    </w:p>
    <w:p w14:paraId="5097EE82" w14:textId="3BAF6F1F" w:rsidR="002444F1" w:rsidRPr="002444F1" w:rsidRDefault="002444F1" w:rsidP="00CF182F">
      <w:pPr>
        <w:jc w:val="both"/>
        <w:rPr>
          <w:rFonts w:cs="Arial"/>
          <w:color w:val="000000"/>
          <w:szCs w:val="20"/>
          <w:lang w:val="sl-SI"/>
        </w:rPr>
      </w:pPr>
      <w:r w:rsidRPr="002444F1">
        <w:rPr>
          <w:rFonts w:cs="Arial"/>
          <w:color w:val="000000"/>
          <w:szCs w:val="20"/>
          <w:lang w:val="sl-SI"/>
        </w:rPr>
        <w:t>Lep pozdrav</w:t>
      </w:r>
    </w:p>
    <w:p w14:paraId="61632562" w14:textId="77777777" w:rsidR="000C76A2" w:rsidRPr="002444F1" w:rsidRDefault="000C76A2" w:rsidP="00CF182F">
      <w:pPr>
        <w:jc w:val="both"/>
        <w:rPr>
          <w:rFonts w:cs="Arial"/>
          <w:color w:val="000000"/>
          <w:szCs w:val="20"/>
          <w:lang w:val="sl-SI"/>
        </w:rPr>
      </w:pPr>
    </w:p>
    <w:p w14:paraId="140ABAD0" w14:textId="77777777" w:rsidR="00231ADD" w:rsidRPr="002444F1" w:rsidRDefault="00231ADD" w:rsidP="00CF182F">
      <w:pPr>
        <w:jc w:val="both"/>
        <w:rPr>
          <w:rFonts w:cs="Arial"/>
          <w:color w:val="000000"/>
          <w:szCs w:val="20"/>
          <w:lang w:val="sl-SI"/>
        </w:rPr>
      </w:pPr>
    </w:p>
    <w:p w14:paraId="7AAD6832" w14:textId="77777777" w:rsidR="00BE3AFF" w:rsidRPr="002444F1" w:rsidRDefault="007F6F5D" w:rsidP="00CF182F">
      <w:pPr>
        <w:jc w:val="both"/>
        <w:rPr>
          <w:rFonts w:cs="Arial"/>
          <w:color w:val="000000" w:themeColor="text1"/>
          <w:szCs w:val="20"/>
          <w:lang w:val="sl-SI"/>
        </w:rPr>
      </w:pPr>
      <w:r w:rsidRPr="002444F1">
        <w:rPr>
          <w:rFonts w:cs="Arial"/>
          <w:color w:val="000000" w:themeColor="text1"/>
          <w:szCs w:val="20"/>
          <w:lang w:val="sl-SI"/>
        </w:rPr>
        <w:tab/>
      </w:r>
      <w:r w:rsidRPr="002444F1">
        <w:rPr>
          <w:rFonts w:cs="Arial"/>
          <w:color w:val="000000" w:themeColor="text1"/>
          <w:szCs w:val="20"/>
          <w:lang w:val="sl-SI"/>
        </w:rPr>
        <w:tab/>
      </w:r>
      <w:r w:rsidRPr="002444F1">
        <w:rPr>
          <w:rFonts w:cs="Arial"/>
          <w:color w:val="000000" w:themeColor="text1"/>
          <w:szCs w:val="20"/>
          <w:lang w:val="sl-SI"/>
        </w:rPr>
        <w:tab/>
      </w:r>
      <w:r w:rsidR="00BE3AFF" w:rsidRPr="002444F1">
        <w:rPr>
          <w:rFonts w:cs="Arial"/>
          <w:color w:val="000000" w:themeColor="text1"/>
          <w:szCs w:val="20"/>
          <w:lang w:val="sl-SI"/>
        </w:rPr>
        <w:tab/>
      </w:r>
      <w:r w:rsidR="00BE3AFF" w:rsidRPr="002444F1">
        <w:rPr>
          <w:rFonts w:cs="Arial"/>
          <w:color w:val="000000" w:themeColor="text1"/>
          <w:szCs w:val="20"/>
          <w:lang w:val="sl-SI"/>
        </w:rPr>
        <w:tab/>
      </w:r>
      <w:r w:rsidR="00BE3AFF" w:rsidRPr="002444F1">
        <w:rPr>
          <w:rFonts w:cs="Arial"/>
          <w:color w:val="000000" w:themeColor="text1"/>
          <w:szCs w:val="20"/>
          <w:lang w:val="sl-SI"/>
        </w:rPr>
        <w:tab/>
      </w:r>
      <w:r w:rsidR="00BE3AFF" w:rsidRPr="002444F1">
        <w:rPr>
          <w:rFonts w:cs="Arial"/>
          <w:color w:val="000000" w:themeColor="text1"/>
          <w:szCs w:val="20"/>
          <w:lang w:val="sl-SI"/>
        </w:rPr>
        <w:tab/>
      </w:r>
      <w:r w:rsidR="00BE3AFF" w:rsidRPr="002444F1">
        <w:rPr>
          <w:rFonts w:cs="Arial"/>
          <w:color w:val="000000" w:themeColor="text1"/>
          <w:szCs w:val="20"/>
          <w:lang w:val="sl-SI"/>
        </w:rPr>
        <w:tab/>
      </w:r>
      <w:r w:rsidR="00D270CD" w:rsidRPr="002444F1">
        <w:rPr>
          <w:rFonts w:cs="Arial"/>
          <w:color w:val="000000" w:themeColor="text1"/>
          <w:szCs w:val="20"/>
          <w:lang w:val="sl-SI"/>
        </w:rPr>
        <w:t>Erik Pagon</w:t>
      </w:r>
    </w:p>
    <w:p w14:paraId="69832D90" w14:textId="77777777" w:rsidR="00BE3AFF" w:rsidRPr="002444F1" w:rsidRDefault="007F6F5D" w:rsidP="00CF182F">
      <w:pPr>
        <w:jc w:val="both"/>
        <w:rPr>
          <w:rFonts w:cs="Arial"/>
          <w:szCs w:val="20"/>
          <w:lang w:val="sl-SI"/>
        </w:rPr>
      </w:pPr>
      <w:r w:rsidRPr="002444F1">
        <w:rPr>
          <w:rFonts w:cs="Arial"/>
          <w:szCs w:val="20"/>
          <w:lang w:val="sl-SI"/>
        </w:rPr>
        <w:tab/>
      </w:r>
      <w:r w:rsidRPr="002444F1">
        <w:rPr>
          <w:rFonts w:cs="Arial"/>
          <w:szCs w:val="20"/>
          <w:lang w:val="sl-SI"/>
        </w:rPr>
        <w:tab/>
      </w:r>
      <w:r w:rsidRPr="002444F1">
        <w:rPr>
          <w:rFonts w:cs="Arial"/>
          <w:szCs w:val="20"/>
          <w:lang w:val="sl-SI"/>
        </w:rPr>
        <w:tab/>
      </w:r>
      <w:r w:rsidRPr="002444F1">
        <w:rPr>
          <w:rFonts w:cs="Arial"/>
          <w:szCs w:val="20"/>
          <w:lang w:val="sl-SI"/>
        </w:rPr>
        <w:tab/>
      </w:r>
      <w:r w:rsidRPr="002444F1">
        <w:rPr>
          <w:rFonts w:cs="Arial"/>
          <w:szCs w:val="20"/>
          <w:lang w:val="sl-SI"/>
        </w:rPr>
        <w:tab/>
      </w:r>
      <w:r w:rsidR="00BE3AFF" w:rsidRPr="002444F1">
        <w:rPr>
          <w:rFonts w:cs="Arial"/>
          <w:szCs w:val="20"/>
          <w:lang w:val="sl-SI"/>
        </w:rPr>
        <w:tab/>
      </w:r>
      <w:r w:rsidR="00BE3AFF" w:rsidRPr="002444F1">
        <w:rPr>
          <w:rFonts w:cs="Arial"/>
          <w:szCs w:val="20"/>
          <w:lang w:val="sl-SI"/>
        </w:rPr>
        <w:tab/>
      </w:r>
      <w:r w:rsidR="00BE3AFF" w:rsidRPr="002444F1">
        <w:rPr>
          <w:rFonts w:cs="Arial"/>
          <w:szCs w:val="20"/>
          <w:lang w:val="sl-SI"/>
        </w:rPr>
        <w:tab/>
        <w:t>generaln</w:t>
      </w:r>
      <w:r w:rsidRPr="002444F1">
        <w:rPr>
          <w:rFonts w:cs="Arial"/>
          <w:szCs w:val="20"/>
          <w:lang w:val="sl-SI"/>
        </w:rPr>
        <w:t>i</w:t>
      </w:r>
      <w:r w:rsidR="00BE3AFF" w:rsidRPr="002444F1">
        <w:rPr>
          <w:rFonts w:cs="Arial"/>
          <w:szCs w:val="20"/>
          <w:lang w:val="sl-SI"/>
        </w:rPr>
        <w:t xml:space="preserve"> sekretar</w:t>
      </w:r>
    </w:p>
    <w:p w14:paraId="6877E0A0" w14:textId="0D10E41E" w:rsidR="00F1346E" w:rsidRPr="002444F1" w:rsidRDefault="00F1346E" w:rsidP="00CF182F">
      <w:pPr>
        <w:jc w:val="both"/>
        <w:rPr>
          <w:rFonts w:cs="Arial"/>
          <w:szCs w:val="20"/>
          <w:lang w:val="sl-SI"/>
        </w:rPr>
      </w:pPr>
    </w:p>
    <w:p w14:paraId="096A4366" w14:textId="77777777" w:rsidR="002444F1" w:rsidRPr="002444F1" w:rsidRDefault="002444F1" w:rsidP="00CF182F">
      <w:pPr>
        <w:jc w:val="both"/>
        <w:rPr>
          <w:rFonts w:cs="Arial"/>
          <w:szCs w:val="20"/>
          <w:lang w:val="sl-SI"/>
        </w:rPr>
      </w:pPr>
    </w:p>
    <w:p w14:paraId="6F51A8D2" w14:textId="77777777" w:rsidR="002444F1" w:rsidRPr="002444F1" w:rsidRDefault="002444F1" w:rsidP="00CF182F">
      <w:pPr>
        <w:jc w:val="both"/>
        <w:rPr>
          <w:rFonts w:cs="Arial"/>
          <w:szCs w:val="20"/>
          <w:lang w:val="sl-SI"/>
        </w:rPr>
      </w:pPr>
    </w:p>
    <w:p w14:paraId="647385C0" w14:textId="77777777" w:rsidR="002444F1" w:rsidRPr="002444F1" w:rsidRDefault="002444F1" w:rsidP="00C859B7">
      <w:pPr>
        <w:jc w:val="both"/>
        <w:rPr>
          <w:rFonts w:cs="Arial"/>
          <w:color w:val="000000" w:themeColor="text1"/>
          <w:szCs w:val="20"/>
          <w:lang w:val="sl-SI"/>
        </w:rPr>
      </w:pPr>
      <w:r w:rsidRPr="002444F1">
        <w:rPr>
          <w:rFonts w:cs="Arial"/>
          <w:color w:val="000000" w:themeColor="text1"/>
          <w:szCs w:val="20"/>
          <w:lang w:val="sl-SI"/>
        </w:rPr>
        <w:t>Priloga:</w:t>
      </w:r>
    </w:p>
    <w:p w14:paraId="75D2D44C" w14:textId="06680D94" w:rsidR="000650A9" w:rsidRPr="002444F1" w:rsidRDefault="002444F1" w:rsidP="002444F1">
      <w:pPr>
        <w:jc w:val="both"/>
        <w:rPr>
          <w:rFonts w:cs="Arial"/>
          <w:szCs w:val="20"/>
          <w:lang w:val="sl-SI"/>
        </w:rPr>
      </w:pPr>
      <w:r w:rsidRPr="002444F1">
        <w:rPr>
          <w:rFonts w:cs="Arial"/>
          <w:szCs w:val="20"/>
          <w:lang w:val="sl-SI"/>
        </w:rPr>
        <w:t>-  Priloga k Ponudbenemu predračunu s specifikacijo</w:t>
      </w:r>
      <w:r w:rsidR="00BE6CB7" w:rsidRPr="002444F1">
        <w:rPr>
          <w:rFonts w:cs="Arial"/>
          <w:color w:val="000000" w:themeColor="text1"/>
          <w:szCs w:val="20"/>
          <w:lang w:val="sl-SI"/>
        </w:rPr>
        <w:tab/>
      </w:r>
    </w:p>
    <w:p w14:paraId="34275F92" w14:textId="77777777" w:rsidR="008D5D05" w:rsidRPr="002444F1" w:rsidRDefault="00BE6CB7" w:rsidP="00CF182F">
      <w:pPr>
        <w:jc w:val="both"/>
        <w:rPr>
          <w:rFonts w:cs="Arial"/>
          <w:color w:val="000000" w:themeColor="text1"/>
          <w:szCs w:val="20"/>
          <w:lang w:val="sl-SI"/>
        </w:rPr>
      </w:pPr>
      <w:r w:rsidRPr="002444F1">
        <w:rPr>
          <w:rFonts w:cs="Arial"/>
          <w:color w:val="000000" w:themeColor="text1"/>
          <w:szCs w:val="20"/>
          <w:lang w:val="sl-SI"/>
        </w:rPr>
        <w:tab/>
      </w:r>
    </w:p>
    <w:p w14:paraId="658A3688" w14:textId="77777777" w:rsidR="00016ED8" w:rsidRPr="002444F1" w:rsidRDefault="00016ED8" w:rsidP="00CF182F">
      <w:pPr>
        <w:tabs>
          <w:tab w:val="left" w:pos="357"/>
        </w:tabs>
        <w:rPr>
          <w:rFonts w:cs="Arial"/>
          <w:color w:val="000000"/>
          <w:szCs w:val="20"/>
          <w:lang w:val="sl-SI"/>
        </w:rPr>
      </w:pPr>
      <w:r w:rsidRPr="002444F1">
        <w:rPr>
          <w:rFonts w:cs="Arial"/>
          <w:color w:val="000000"/>
          <w:szCs w:val="20"/>
          <w:lang w:val="sl-SI"/>
        </w:rPr>
        <w:t xml:space="preserve">Poslati: </w:t>
      </w:r>
    </w:p>
    <w:p w14:paraId="025AFF17" w14:textId="32057C17" w:rsidR="006E3D3A" w:rsidRPr="002444F1" w:rsidRDefault="0008618C" w:rsidP="00F1346E">
      <w:pPr>
        <w:pStyle w:val="Odstavekseznama"/>
        <w:numPr>
          <w:ilvl w:val="0"/>
          <w:numId w:val="13"/>
        </w:numPr>
        <w:tabs>
          <w:tab w:val="left" w:pos="142"/>
        </w:tabs>
        <w:ind w:left="142" w:hanging="142"/>
        <w:jc w:val="both"/>
        <w:rPr>
          <w:rFonts w:cs="Arial"/>
          <w:b/>
          <w:color w:val="000000"/>
          <w:szCs w:val="20"/>
          <w:lang w:eastAsia="sl-SI"/>
        </w:rPr>
      </w:pPr>
      <w:bookmarkStart w:id="1" w:name="_Toc448311171"/>
      <w:r w:rsidRPr="002444F1">
        <w:rPr>
          <w:rFonts w:cs="Arial"/>
          <w:color w:val="000000"/>
          <w:szCs w:val="20"/>
        </w:rPr>
        <w:t>naslovniku – preko p</w:t>
      </w:r>
      <w:r w:rsidR="00F93312" w:rsidRPr="002444F1">
        <w:rPr>
          <w:rFonts w:cs="Arial"/>
          <w:color w:val="000000"/>
          <w:szCs w:val="20"/>
        </w:rPr>
        <w:t>ortal</w:t>
      </w:r>
      <w:r w:rsidRPr="002444F1">
        <w:rPr>
          <w:rFonts w:cs="Arial"/>
          <w:color w:val="000000"/>
          <w:szCs w:val="20"/>
        </w:rPr>
        <w:t>a</w:t>
      </w:r>
      <w:r w:rsidR="00F93312" w:rsidRPr="002444F1">
        <w:rPr>
          <w:rFonts w:cs="Arial"/>
          <w:color w:val="000000"/>
          <w:szCs w:val="20"/>
        </w:rPr>
        <w:t xml:space="preserve"> javnih naročil</w:t>
      </w:r>
      <w:bookmarkEnd w:id="1"/>
    </w:p>
    <w:sectPr w:rsidR="006E3D3A" w:rsidRPr="002444F1" w:rsidSect="00791D59">
      <w:footerReference w:type="default" r:id="rId8"/>
      <w:headerReference w:type="first" r:id="rId9"/>
      <w:footerReference w:type="first" r:id="rId10"/>
      <w:pgSz w:w="11900" w:h="16840" w:code="9"/>
      <w:pgMar w:top="1295" w:right="1701" w:bottom="1134" w:left="1701" w:header="1531"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AEAD7" w14:textId="77777777" w:rsidR="00CC515E" w:rsidRDefault="00CC515E">
      <w:r>
        <w:separator/>
      </w:r>
    </w:p>
  </w:endnote>
  <w:endnote w:type="continuationSeparator" w:id="0">
    <w:p w14:paraId="2BDAC9D6" w14:textId="77777777" w:rsidR="00CC515E" w:rsidRDefault="00CC5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21CBB" w14:textId="77777777" w:rsidR="00791D59" w:rsidRDefault="00791D59">
    <w:pPr>
      <w:pStyle w:val="Noga"/>
      <w:jc w:val="center"/>
    </w:pPr>
    <w:r>
      <w:fldChar w:fldCharType="begin"/>
    </w:r>
    <w:r>
      <w:instrText>PAGE   \* MERGEFORMAT</w:instrText>
    </w:r>
    <w:r>
      <w:fldChar w:fldCharType="separate"/>
    </w:r>
    <w:r w:rsidR="007A602D" w:rsidRPr="007A602D">
      <w:rPr>
        <w:noProof/>
        <w:lang w:val="sl-SI"/>
      </w:rPr>
      <w:t>2</w:t>
    </w:r>
    <w:r>
      <w:fldChar w:fldCharType="end"/>
    </w:r>
  </w:p>
  <w:p w14:paraId="4DB4F1C6" w14:textId="77777777" w:rsidR="00DC3900" w:rsidRDefault="00DC390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DA54" w14:textId="77777777" w:rsidR="00DC3900" w:rsidRDefault="00DC3900" w:rsidP="006E3D3A">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E6A38" w14:textId="77777777" w:rsidR="00CC515E" w:rsidRDefault="00CC515E">
      <w:r>
        <w:separator/>
      </w:r>
    </w:p>
  </w:footnote>
  <w:footnote w:type="continuationSeparator" w:id="0">
    <w:p w14:paraId="2BE1E44E" w14:textId="77777777" w:rsidR="00CC515E" w:rsidRDefault="00CC5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7147" w14:textId="77777777" w:rsidR="00DC3900" w:rsidRPr="008F3500" w:rsidRDefault="004E43D3" w:rsidP="005B28C5">
    <w:pPr>
      <w:pStyle w:val="Glava"/>
      <w:tabs>
        <w:tab w:val="clear" w:pos="4320"/>
        <w:tab w:val="clear" w:pos="8640"/>
        <w:tab w:val="left" w:pos="5112"/>
      </w:tabs>
      <w:spacing w:before="120" w:line="240" w:lineRule="exact"/>
      <w:rPr>
        <w:rFonts w:cs="Arial"/>
        <w:sz w:val="16"/>
        <w:lang w:val="sl-SI"/>
      </w:rPr>
    </w:pPr>
    <w:r>
      <w:rPr>
        <w:noProof/>
        <w:lang w:val="sl-SI" w:eastAsia="sl-SI"/>
      </w:rPr>
      <w:drawing>
        <wp:anchor distT="0" distB="0" distL="114300" distR="114300" simplePos="0" relativeHeight="251658240" behindDoc="1" locked="0" layoutInCell="1" allowOverlap="1" wp14:anchorId="6951B5AD" wp14:editId="7EB399F7">
          <wp:simplePos x="0" y="0"/>
          <wp:positionH relativeFrom="page">
            <wp:posOffset>612140</wp:posOffset>
          </wp:positionH>
          <wp:positionV relativeFrom="page">
            <wp:posOffset>648335</wp:posOffset>
          </wp:positionV>
          <wp:extent cx="2814955" cy="312420"/>
          <wp:effectExtent l="0" t="0" r="0" b="0"/>
          <wp:wrapNone/>
          <wp:docPr id="24" name="Slika 24" descr="MN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MN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4955" cy="3124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lang w:val="sl-SI" w:eastAsia="sl-SI"/>
      </w:rPr>
      <mc:AlternateContent>
        <mc:Choice Requires="wps">
          <w:drawing>
            <wp:anchor distT="0" distB="0" distL="114300" distR="114300" simplePos="0" relativeHeight="251657216" behindDoc="0" locked="0" layoutInCell="0" allowOverlap="1" wp14:anchorId="4B269D0E" wp14:editId="2363F389">
              <wp:simplePos x="0" y="0"/>
              <wp:positionH relativeFrom="column">
                <wp:posOffset>-463550</wp:posOffset>
              </wp:positionH>
              <wp:positionV relativeFrom="page">
                <wp:posOffset>3600450</wp:posOffset>
              </wp:positionV>
              <wp:extent cx="215900" cy="0"/>
              <wp:effectExtent l="6985" t="9525" r="5715" b="9525"/>
              <wp:wrapNone/>
              <wp:docPr id="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B89767"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NVQ1ykhAgAAOwQAAA4AAAAAAAAAAAAAAAAALgIAAGRycy9lMm9Eb2MueG1s&#10;UEsBAi0AFAAGAAgAAAAhAEiYK/DeAAAACwEAAA8AAAAAAAAAAAAAAAAAewQAAGRycy9kb3ducmV2&#10;LnhtbFBLBQYAAAAABAAEAPMAAACGBQAAAAA=&#10;" o:allowincell="f" strokecolor="#529dba" strokeweight=".5pt">
              <w10:wrap anchory="page"/>
            </v:shape>
          </w:pict>
        </mc:Fallback>
      </mc:AlternateContent>
    </w:r>
    <w:r w:rsidR="00DC3900">
      <w:rPr>
        <w:rFonts w:cs="Arial"/>
        <w:sz w:val="16"/>
        <w:lang w:val="sl-SI"/>
      </w:rPr>
      <w:t>Štefanova ulica 2</w:t>
    </w:r>
    <w:r w:rsidR="00DC3900" w:rsidRPr="008F3500">
      <w:rPr>
        <w:rFonts w:cs="Arial"/>
        <w:sz w:val="16"/>
        <w:lang w:val="sl-SI"/>
      </w:rPr>
      <w:t xml:space="preserve">, </w:t>
    </w:r>
    <w:r w:rsidR="00DC3900">
      <w:rPr>
        <w:rFonts w:cs="Arial"/>
        <w:sz w:val="16"/>
        <w:lang w:val="sl-SI"/>
      </w:rPr>
      <w:t>1501 Ljubljana</w:t>
    </w:r>
    <w:r w:rsidR="00DC3900" w:rsidRPr="008F3500">
      <w:rPr>
        <w:rFonts w:cs="Arial"/>
        <w:sz w:val="16"/>
        <w:lang w:val="sl-SI"/>
      </w:rPr>
      <w:tab/>
      <w:t xml:space="preserve">T: </w:t>
    </w:r>
    <w:r w:rsidR="00DC3900">
      <w:rPr>
        <w:rFonts w:cs="Arial"/>
        <w:sz w:val="16"/>
        <w:lang w:val="sl-SI"/>
      </w:rPr>
      <w:t>01 428 40 00</w:t>
    </w:r>
    <w:r w:rsidR="00DC3900" w:rsidRPr="008F3500">
      <w:rPr>
        <w:rFonts w:cs="Arial"/>
        <w:sz w:val="16"/>
        <w:lang w:val="sl-SI"/>
      </w:rPr>
      <w:t xml:space="preserve"> </w:t>
    </w:r>
  </w:p>
  <w:p w14:paraId="4FAA701B" w14:textId="77777777" w:rsidR="00DC3900" w:rsidRPr="008F3500" w:rsidRDefault="00DC3900"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Pr>
        <w:rFonts w:cs="Arial"/>
        <w:sz w:val="16"/>
        <w:lang w:val="sl-SI"/>
      </w:rPr>
      <w:t>gp.mnz@gov.si</w:t>
    </w:r>
  </w:p>
  <w:p w14:paraId="589BA84E" w14:textId="77777777" w:rsidR="00DC3900" w:rsidRPr="008F3500" w:rsidRDefault="00DC3900"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r w:rsidR="005B28C5">
      <w:rPr>
        <w:rFonts w:cs="Arial"/>
        <w:sz w:val="16"/>
        <w:lang w:val="sl-SI"/>
      </w:rPr>
      <w:t>www.</w:t>
    </w:r>
    <w:r>
      <w:rPr>
        <w:rFonts w:cs="Arial"/>
        <w:sz w:val="16"/>
        <w:lang w:val="sl-SI"/>
      </w:rPr>
      <w:t>gov.si</w:t>
    </w:r>
  </w:p>
  <w:p w14:paraId="669492C6" w14:textId="77777777" w:rsidR="00DC3900" w:rsidRPr="008F3500" w:rsidRDefault="00DC3900"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2DDC"/>
    <w:multiLevelType w:val="hybridMultilevel"/>
    <w:tmpl w:val="376693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714418D"/>
    <w:multiLevelType w:val="hybridMultilevel"/>
    <w:tmpl w:val="81DC66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C90D57"/>
    <w:multiLevelType w:val="hybridMultilevel"/>
    <w:tmpl w:val="E19EF8C6"/>
    <w:lvl w:ilvl="0" w:tplc="D6E25824">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DB74F8"/>
    <w:multiLevelType w:val="hybridMultilevel"/>
    <w:tmpl w:val="537C2A7C"/>
    <w:lvl w:ilvl="0" w:tplc="AF92096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3361613"/>
    <w:multiLevelType w:val="hybridMultilevel"/>
    <w:tmpl w:val="A53C6DE2"/>
    <w:lvl w:ilvl="0" w:tplc="485A21E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AA7BE6"/>
    <w:multiLevelType w:val="hybridMultilevel"/>
    <w:tmpl w:val="F45E44BA"/>
    <w:lvl w:ilvl="0" w:tplc="AF92096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1C5BCF"/>
    <w:multiLevelType w:val="hybridMultilevel"/>
    <w:tmpl w:val="527E221C"/>
    <w:lvl w:ilvl="0" w:tplc="186E8066">
      <w:start w:val="430"/>
      <w:numFmt w:val="bullet"/>
      <w:lvlText w:val="-"/>
      <w:lvlJc w:val="left"/>
      <w:pPr>
        <w:ind w:left="360" w:hanging="360"/>
      </w:pPr>
      <w:rPr>
        <w:rFonts w:ascii="Times New Roman" w:eastAsia="Times New Roman" w:hAnsi="Times New Roman" w:cs="Times New Roman"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83D0F3E"/>
    <w:multiLevelType w:val="hybridMultilevel"/>
    <w:tmpl w:val="0AA0092C"/>
    <w:lvl w:ilvl="0" w:tplc="B7D8481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4520252"/>
    <w:multiLevelType w:val="hybridMultilevel"/>
    <w:tmpl w:val="41FA8170"/>
    <w:lvl w:ilvl="0" w:tplc="88E08F0E">
      <w:start w:val="17"/>
      <w:numFmt w:val="bullet"/>
      <w:lvlText w:val="–"/>
      <w:lvlJc w:val="left"/>
      <w:pPr>
        <w:tabs>
          <w:tab w:val="num" w:pos="170"/>
        </w:tabs>
        <w:ind w:left="170" w:hanging="170"/>
      </w:pPr>
      <w:rPr>
        <w:rFonts w:ascii="Arial" w:eastAsia="Times New Roman" w:hAnsi="Arial" w:hint="default"/>
      </w:rPr>
    </w:lvl>
    <w:lvl w:ilvl="1" w:tplc="E976D65C">
      <w:start w:val="4"/>
      <w:numFmt w:val="decimal"/>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5D071E8A"/>
    <w:multiLevelType w:val="hybridMultilevel"/>
    <w:tmpl w:val="47A619EA"/>
    <w:lvl w:ilvl="0" w:tplc="9702AC9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5F1B4DBC"/>
    <w:multiLevelType w:val="hybridMultilevel"/>
    <w:tmpl w:val="ACA48B80"/>
    <w:lvl w:ilvl="0" w:tplc="0F7EBEC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FDC5897"/>
    <w:multiLevelType w:val="hybridMultilevel"/>
    <w:tmpl w:val="19042C04"/>
    <w:lvl w:ilvl="0" w:tplc="541E8C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8990C25"/>
    <w:multiLevelType w:val="hybridMultilevel"/>
    <w:tmpl w:val="6CD21E12"/>
    <w:lvl w:ilvl="0" w:tplc="9098B08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1CF620F"/>
    <w:multiLevelType w:val="hybridMultilevel"/>
    <w:tmpl w:val="9280E5E4"/>
    <w:lvl w:ilvl="0" w:tplc="CBA624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2587481"/>
    <w:multiLevelType w:val="hybridMultilevel"/>
    <w:tmpl w:val="ACA48B80"/>
    <w:lvl w:ilvl="0" w:tplc="0F7EBEC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2CD6405"/>
    <w:multiLevelType w:val="hybridMultilevel"/>
    <w:tmpl w:val="AEB49D3E"/>
    <w:lvl w:ilvl="0" w:tplc="03B6C742">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45B2743"/>
    <w:multiLevelType w:val="hybridMultilevel"/>
    <w:tmpl w:val="58A4F5B2"/>
    <w:lvl w:ilvl="0" w:tplc="A806931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7346191"/>
    <w:multiLevelType w:val="hybridMultilevel"/>
    <w:tmpl w:val="C1DA3C9E"/>
    <w:lvl w:ilvl="0" w:tplc="6058A9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92261EC"/>
    <w:multiLevelType w:val="hybridMultilevel"/>
    <w:tmpl w:val="AC26A6B2"/>
    <w:lvl w:ilvl="0" w:tplc="B5E20C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92D1207"/>
    <w:multiLevelType w:val="hybridMultilevel"/>
    <w:tmpl w:val="E506CAF8"/>
    <w:lvl w:ilvl="0" w:tplc="740C76E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BD8547C"/>
    <w:multiLevelType w:val="hybridMultilevel"/>
    <w:tmpl w:val="928C9A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C0A4EE3"/>
    <w:multiLevelType w:val="hybridMultilevel"/>
    <w:tmpl w:val="B9568AC8"/>
    <w:lvl w:ilvl="0" w:tplc="A9A846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14563519">
    <w:abstractNumId w:val="8"/>
  </w:num>
  <w:num w:numId="2" w16cid:durableId="1223519942">
    <w:abstractNumId w:val="1"/>
  </w:num>
  <w:num w:numId="3" w16cid:durableId="1438869998">
    <w:abstractNumId w:val="10"/>
  </w:num>
  <w:num w:numId="4" w16cid:durableId="2053460880">
    <w:abstractNumId w:val="17"/>
  </w:num>
  <w:num w:numId="5" w16cid:durableId="182212291">
    <w:abstractNumId w:val="11"/>
  </w:num>
  <w:num w:numId="6" w16cid:durableId="454107253">
    <w:abstractNumId w:val="4"/>
  </w:num>
  <w:num w:numId="7" w16cid:durableId="171070699">
    <w:abstractNumId w:val="21"/>
  </w:num>
  <w:num w:numId="8" w16cid:durableId="543904936">
    <w:abstractNumId w:val="18"/>
  </w:num>
  <w:num w:numId="9" w16cid:durableId="394662905">
    <w:abstractNumId w:val="14"/>
  </w:num>
  <w:num w:numId="10" w16cid:durableId="982807325">
    <w:abstractNumId w:val="9"/>
  </w:num>
  <w:num w:numId="11" w16cid:durableId="1019545718">
    <w:abstractNumId w:val="16"/>
  </w:num>
  <w:num w:numId="12" w16cid:durableId="1749646375">
    <w:abstractNumId w:val="13"/>
  </w:num>
  <w:num w:numId="13" w16cid:durableId="573512295">
    <w:abstractNumId w:val="5"/>
  </w:num>
  <w:num w:numId="14" w16cid:durableId="513035372">
    <w:abstractNumId w:val="2"/>
  </w:num>
  <w:num w:numId="15" w16cid:durableId="302006770">
    <w:abstractNumId w:val="7"/>
  </w:num>
  <w:num w:numId="16" w16cid:durableId="1457481019">
    <w:abstractNumId w:val="6"/>
  </w:num>
  <w:num w:numId="17" w16cid:durableId="14969561">
    <w:abstractNumId w:val="3"/>
  </w:num>
  <w:num w:numId="18" w16cid:durableId="885751367">
    <w:abstractNumId w:val="20"/>
  </w:num>
  <w:num w:numId="19" w16cid:durableId="1535537880">
    <w:abstractNumId w:val="0"/>
  </w:num>
  <w:num w:numId="20" w16cid:durableId="1952856843">
    <w:abstractNumId w:val="12"/>
  </w:num>
  <w:num w:numId="21" w16cid:durableId="727076868">
    <w:abstractNumId w:val="15"/>
  </w:num>
  <w:num w:numId="22" w16cid:durableId="2018388128">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40961">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ED8"/>
    <w:rsid w:val="000024CF"/>
    <w:rsid w:val="000043E8"/>
    <w:rsid w:val="0000468F"/>
    <w:rsid w:val="00004EF6"/>
    <w:rsid w:val="00005215"/>
    <w:rsid w:val="000079A1"/>
    <w:rsid w:val="00011272"/>
    <w:rsid w:val="00013151"/>
    <w:rsid w:val="000142A3"/>
    <w:rsid w:val="00014D6F"/>
    <w:rsid w:val="00016ED8"/>
    <w:rsid w:val="00023A88"/>
    <w:rsid w:val="000253A4"/>
    <w:rsid w:val="000279CF"/>
    <w:rsid w:val="0003248C"/>
    <w:rsid w:val="000366E3"/>
    <w:rsid w:val="00043E28"/>
    <w:rsid w:val="00043F2D"/>
    <w:rsid w:val="00045C66"/>
    <w:rsid w:val="000650A9"/>
    <w:rsid w:val="00072BC5"/>
    <w:rsid w:val="00074284"/>
    <w:rsid w:val="00075AEC"/>
    <w:rsid w:val="00082A11"/>
    <w:rsid w:val="00084905"/>
    <w:rsid w:val="00085D5A"/>
    <w:rsid w:val="0008618C"/>
    <w:rsid w:val="00087388"/>
    <w:rsid w:val="000914BA"/>
    <w:rsid w:val="00092F8C"/>
    <w:rsid w:val="000934E0"/>
    <w:rsid w:val="0009470F"/>
    <w:rsid w:val="00096AA0"/>
    <w:rsid w:val="000A301E"/>
    <w:rsid w:val="000A4BEB"/>
    <w:rsid w:val="000A4E1E"/>
    <w:rsid w:val="000A7238"/>
    <w:rsid w:val="000B262F"/>
    <w:rsid w:val="000B79AE"/>
    <w:rsid w:val="000C33E5"/>
    <w:rsid w:val="000C3648"/>
    <w:rsid w:val="000C3D42"/>
    <w:rsid w:val="000C7590"/>
    <w:rsid w:val="000C76A2"/>
    <w:rsid w:val="000D09AD"/>
    <w:rsid w:val="000E2352"/>
    <w:rsid w:val="000F448E"/>
    <w:rsid w:val="001008AA"/>
    <w:rsid w:val="00101A5A"/>
    <w:rsid w:val="0010315A"/>
    <w:rsid w:val="00104AC9"/>
    <w:rsid w:val="00106B6D"/>
    <w:rsid w:val="00107FBD"/>
    <w:rsid w:val="001107AA"/>
    <w:rsid w:val="00114C22"/>
    <w:rsid w:val="00115E07"/>
    <w:rsid w:val="00117FDE"/>
    <w:rsid w:val="001258BB"/>
    <w:rsid w:val="00127B86"/>
    <w:rsid w:val="00127D79"/>
    <w:rsid w:val="00134074"/>
    <w:rsid w:val="001357B2"/>
    <w:rsid w:val="00141495"/>
    <w:rsid w:val="0014330B"/>
    <w:rsid w:val="001446D9"/>
    <w:rsid w:val="00145D94"/>
    <w:rsid w:val="00152153"/>
    <w:rsid w:val="00152C75"/>
    <w:rsid w:val="001538C9"/>
    <w:rsid w:val="00154F76"/>
    <w:rsid w:val="00155F8A"/>
    <w:rsid w:val="00156933"/>
    <w:rsid w:val="00156D34"/>
    <w:rsid w:val="00161DC1"/>
    <w:rsid w:val="00162821"/>
    <w:rsid w:val="0016310E"/>
    <w:rsid w:val="00164064"/>
    <w:rsid w:val="001660B4"/>
    <w:rsid w:val="0017478F"/>
    <w:rsid w:val="00185916"/>
    <w:rsid w:val="00187607"/>
    <w:rsid w:val="00194C63"/>
    <w:rsid w:val="001971C7"/>
    <w:rsid w:val="00197D05"/>
    <w:rsid w:val="001A3027"/>
    <w:rsid w:val="001A6428"/>
    <w:rsid w:val="001B13AD"/>
    <w:rsid w:val="001B3F20"/>
    <w:rsid w:val="001B4D09"/>
    <w:rsid w:val="001B6B0D"/>
    <w:rsid w:val="001B7AFB"/>
    <w:rsid w:val="001C38CE"/>
    <w:rsid w:val="001C530E"/>
    <w:rsid w:val="001C744F"/>
    <w:rsid w:val="001D0D0F"/>
    <w:rsid w:val="001D4BEA"/>
    <w:rsid w:val="001D56C3"/>
    <w:rsid w:val="001E0474"/>
    <w:rsid w:val="001E196A"/>
    <w:rsid w:val="001E427A"/>
    <w:rsid w:val="001F1A9D"/>
    <w:rsid w:val="001F4A6C"/>
    <w:rsid w:val="001F5DE9"/>
    <w:rsid w:val="002026DE"/>
    <w:rsid w:val="00202A77"/>
    <w:rsid w:val="00206029"/>
    <w:rsid w:val="0021204E"/>
    <w:rsid w:val="00213898"/>
    <w:rsid w:val="0022744F"/>
    <w:rsid w:val="00231ADD"/>
    <w:rsid w:val="00233FB9"/>
    <w:rsid w:val="00234DE4"/>
    <w:rsid w:val="00234EAD"/>
    <w:rsid w:val="0023655B"/>
    <w:rsid w:val="0024028C"/>
    <w:rsid w:val="00241BEC"/>
    <w:rsid w:val="00243205"/>
    <w:rsid w:val="002444F1"/>
    <w:rsid w:val="00245331"/>
    <w:rsid w:val="00245D22"/>
    <w:rsid w:val="00267E56"/>
    <w:rsid w:val="00271CE5"/>
    <w:rsid w:val="002721CB"/>
    <w:rsid w:val="00272CBC"/>
    <w:rsid w:val="002736E5"/>
    <w:rsid w:val="0027447B"/>
    <w:rsid w:val="00277703"/>
    <w:rsid w:val="00282020"/>
    <w:rsid w:val="00285A81"/>
    <w:rsid w:val="002976E6"/>
    <w:rsid w:val="0029776F"/>
    <w:rsid w:val="002A24FD"/>
    <w:rsid w:val="002A2B69"/>
    <w:rsid w:val="002A62DA"/>
    <w:rsid w:val="002A7673"/>
    <w:rsid w:val="002A7E1F"/>
    <w:rsid w:val="002B066E"/>
    <w:rsid w:val="002B47BE"/>
    <w:rsid w:val="002B5C8B"/>
    <w:rsid w:val="002B7551"/>
    <w:rsid w:val="002C1062"/>
    <w:rsid w:val="002C284F"/>
    <w:rsid w:val="002C707A"/>
    <w:rsid w:val="002C7180"/>
    <w:rsid w:val="002D1B39"/>
    <w:rsid w:val="002D1E31"/>
    <w:rsid w:val="002E0501"/>
    <w:rsid w:val="002E0FCE"/>
    <w:rsid w:val="002E68E9"/>
    <w:rsid w:val="002F19F7"/>
    <w:rsid w:val="002F31F7"/>
    <w:rsid w:val="002F35F2"/>
    <w:rsid w:val="00301222"/>
    <w:rsid w:val="00303FC6"/>
    <w:rsid w:val="00307AE6"/>
    <w:rsid w:val="00314838"/>
    <w:rsid w:val="00314919"/>
    <w:rsid w:val="00314EC9"/>
    <w:rsid w:val="003158DC"/>
    <w:rsid w:val="003233E9"/>
    <w:rsid w:val="00324C98"/>
    <w:rsid w:val="003251C5"/>
    <w:rsid w:val="003258C3"/>
    <w:rsid w:val="003333A6"/>
    <w:rsid w:val="00336125"/>
    <w:rsid w:val="00337F56"/>
    <w:rsid w:val="003408A4"/>
    <w:rsid w:val="00340934"/>
    <w:rsid w:val="00341025"/>
    <w:rsid w:val="00341091"/>
    <w:rsid w:val="003417F9"/>
    <w:rsid w:val="003431AB"/>
    <w:rsid w:val="00347C6A"/>
    <w:rsid w:val="003578FF"/>
    <w:rsid w:val="003636BF"/>
    <w:rsid w:val="00364559"/>
    <w:rsid w:val="003671CA"/>
    <w:rsid w:val="00370DE1"/>
    <w:rsid w:val="00371442"/>
    <w:rsid w:val="00380D45"/>
    <w:rsid w:val="00381313"/>
    <w:rsid w:val="00381579"/>
    <w:rsid w:val="00381F16"/>
    <w:rsid w:val="00382742"/>
    <w:rsid w:val="00383816"/>
    <w:rsid w:val="003845B4"/>
    <w:rsid w:val="00385004"/>
    <w:rsid w:val="00386574"/>
    <w:rsid w:val="003874BB"/>
    <w:rsid w:val="00387B1A"/>
    <w:rsid w:val="00390F1E"/>
    <w:rsid w:val="00393166"/>
    <w:rsid w:val="00394F83"/>
    <w:rsid w:val="003967B0"/>
    <w:rsid w:val="003970F2"/>
    <w:rsid w:val="003A054E"/>
    <w:rsid w:val="003A31A9"/>
    <w:rsid w:val="003A4215"/>
    <w:rsid w:val="003A65C0"/>
    <w:rsid w:val="003A6ED6"/>
    <w:rsid w:val="003C100E"/>
    <w:rsid w:val="003C18C5"/>
    <w:rsid w:val="003C5EE5"/>
    <w:rsid w:val="003C7CE9"/>
    <w:rsid w:val="003D5696"/>
    <w:rsid w:val="003E1B0D"/>
    <w:rsid w:val="003E1C74"/>
    <w:rsid w:val="003E2262"/>
    <w:rsid w:val="003E2EB6"/>
    <w:rsid w:val="003E2F22"/>
    <w:rsid w:val="003E32A4"/>
    <w:rsid w:val="003E3E64"/>
    <w:rsid w:val="003F1AA5"/>
    <w:rsid w:val="003F2A1D"/>
    <w:rsid w:val="003F69A4"/>
    <w:rsid w:val="00400D88"/>
    <w:rsid w:val="00403FE9"/>
    <w:rsid w:val="00404F31"/>
    <w:rsid w:val="00406A05"/>
    <w:rsid w:val="00407812"/>
    <w:rsid w:val="00410FEB"/>
    <w:rsid w:val="00412E88"/>
    <w:rsid w:val="004173F0"/>
    <w:rsid w:val="00420D5D"/>
    <w:rsid w:val="00421CBB"/>
    <w:rsid w:val="0042399E"/>
    <w:rsid w:val="00431A79"/>
    <w:rsid w:val="00431AE2"/>
    <w:rsid w:val="004341A0"/>
    <w:rsid w:val="00435908"/>
    <w:rsid w:val="00440704"/>
    <w:rsid w:val="004436F5"/>
    <w:rsid w:val="00445CCF"/>
    <w:rsid w:val="0045150F"/>
    <w:rsid w:val="0045425C"/>
    <w:rsid w:val="0046126A"/>
    <w:rsid w:val="00462582"/>
    <w:rsid w:val="004657EE"/>
    <w:rsid w:val="00473316"/>
    <w:rsid w:val="00474813"/>
    <w:rsid w:val="00474C2E"/>
    <w:rsid w:val="0047744E"/>
    <w:rsid w:val="0047757D"/>
    <w:rsid w:val="00482FF5"/>
    <w:rsid w:val="00485A0F"/>
    <w:rsid w:val="004874FE"/>
    <w:rsid w:val="0048792C"/>
    <w:rsid w:val="004A1BB9"/>
    <w:rsid w:val="004A2579"/>
    <w:rsid w:val="004A5B8D"/>
    <w:rsid w:val="004B7E95"/>
    <w:rsid w:val="004C01C6"/>
    <w:rsid w:val="004C1141"/>
    <w:rsid w:val="004C16C7"/>
    <w:rsid w:val="004C50C2"/>
    <w:rsid w:val="004C700A"/>
    <w:rsid w:val="004C7475"/>
    <w:rsid w:val="004D6146"/>
    <w:rsid w:val="004E43D3"/>
    <w:rsid w:val="004E6058"/>
    <w:rsid w:val="004F2F32"/>
    <w:rsid w:val="00500871"/>
    <w:rsid w:val="00501FA0"/>
    <w:rsid w:val="005060F3"/>
    <w:rsid w:val="0051285B"/>
    <w:rsid w:val="00517972"/>
    <w:rsid w:val="0052230D"/>
    <w:rsid w:val="00524C90"/>
    <w:rsid w:val="00526246"/>
    <w:rsid w:val="00526EE3"/>
    <w:rsid w:val="0052711A"/>
    <w:rsid w:val="00530440"/>
    <w:rsid w:val="00534B2C"/>
    <w:rsid w:val="00537640"/>
    <w:rsid w:val="0054062A"/>
    <w:rsid w:val="00543628"/>
    <w:rsid w:val="00543EEF"/>
    <w:rsid w:val="005455E8"/>
    <w:rsid w:val="00545F8B"/>
    <w:rsid w:val="0055435C"/>
    <w:rsid w:val="00560D58"/>
    <w:rsid w:val="0056181C"/>
    <w:rsid w:val="0056211D"/>
    <w:rsid w:val="00562B65"/>
    <w:rsid w:val="00564497"/>
    <w:rsid w:val="00564963"/>
    <w:rsid w:val="00565D67"/>
    <w:rsid w:val="005668CA"/>
    <w:rsid w:val="00567106"/>
    <w:rsid w:val="005813F2"/>
    <w:rsid w:val="0058485C"/>
    <w:rsid w:val="00592979"/>
    <w:rsid w:val="005933A8"/>
    <w:rsid w:val="00597948"/>
    <w:rsid w:val="00597F6E"/>
    <w:rsid w:val="005A0295"/>
    <w:rsid w:val="005A25AF"/>
    <w:rsid w:val="005A5697"/>
    <w:rsid w:val="005B28C5"/>
    <w:rsid w:val="005B2E76"/>
    <w:rsid w:val="005B6653"/>
    <w:rsid w:val="005B7D36"/>
    <w:rsid w:val="005C1CC0"/>
    <w:rsid w:val="005C30F6"/>
    <w:rsid w:val="005C6563"/>
    <w:rsid w:val="005C7DA8"/>
    <w:rsid w:val="005D2584"/>
    <w:rsid w:val="005D4F29"/>
    <w:rsid w:val="005D6A56"/>
    <w:rsid w:val="005D7EA9"/>
    <w:rsid w:val="005E1D3C"/>
    <w:rsid w:val="005E27A0"/>
    <w:rsid w:val="005E40CF"/>
    <w:rsid w:val="005E5C0A"/>
    <w:rsid w:val="005F35F5"/>
    <w:rsid w:val="005F3791"/>
    <w:rsid w:val="005F3987"/>
    <w:rsid w:val="005F4686"/>
    <w:rsid w:val="005F6CDA"/>
    <w:rsid w:val="005F718F"/>
    <w:rsid w:val="00603621"/>
    <w:rsid w:val="00606D5A"/>
    <w:rsid w:val="00610F24"/>
    <w:rsid w:val="00611286"/>
    <w:rsid w:val="006145E2"/>
    <w:rsid w:val="006162D3"/>
    <w:rsid w:val="00617359"/>
    <w:rsid w:val="00620798"/>
    <w:rsid w:val="006207D8"/>
    <w:rsid w:val="00625AE6"/>
    <w:rsid w:val="00632253"/>
    <w:rsid w:val="006325B8"/>
    <w:rsid w:val="00634936"/>
    <w:rsid w:val="00634F66"/>
    <w:rsid w:val="00635505"/>
    <w:rsid w:val="00641AE4"/>
    <w:rsid w:val="00642714"/>
    <w:rsid w:val="0064398D"/>
    <w:rsid w:val="00643CBC"/>
    <w:rsid w:val="006455CE"/>
    <w:rsid w:val="00651422"/>
    <w:rsid w:val="00655841"/>
    <w:rsid w:val="006633FB"/>
    <w:rsid w:val="0066343E"/>
    <w:rsid w:val="00667945"/>
    <w:rsid w:val="00674722"/>
    <w:rsid w:val="006759DD"/>
    <w:rsid w:val="0068337B"/>
    <w:rsid w:val="00683857"/>
    <w:rsid w:val="00686520"/>
    <w:rsid w:val="00686663"/>
    <w:rsid w:val="006911D4"/>
    <w:rsid w:val="006948CD"/>
    <w:rsid w:val="006A02E6"/>
    <w:rsid w:val="006A3A63"/>
    <w:rsid w:val="006A42FD"/>
    <w:rsid w:val="006A5E83"/>
    <w:rsid w:val="006B1F21"/>
    <w:rsid w:val="006C0F20"/>
    <w:rsid w:val="006C4C47"/>
    <w:rsid w:val="006C4CFA"/>
    <w:rsid w:val="006D1EC4"/>
    <w:rsid w:val="006D52EE"/>
    <w:rsid w:val="006E3D3A"/>
    <w:rsid w:val="006E3FB3"/>
    <w:rsid w:val="006E45CB"/>
    <w:rsid w:val="006F08EC"/>
    <w:rsid w:val="006F0E45"/>
    <w:rsid w:val="006F6D6F"/>
    <w:rsid w:val="00706416"/>
    <w:rsid w:val="00710990"/>
    <w:rsid w:val="00717123"/>
    <w:rsid w:val="00717EFE"/>
    <w:rsid w:val="00727870"/>
    <w:rsid w:val="007300F8"/>
    <w:rsid w:val="00733017"/>
    <w:rsid w:val="00736719"/>
    <w:rsid w:val="00743ADC"/>
    <w:rsid w:val="00743DA5"/>
    <w:rsid w:val="0075023C"/>
    <w:rsid w:val="00762AE3"/>
    <w:rsid w:val="00766321"/>
    <w:rsid w:val="00773A99"/>
    <w:rsid w:val="007756B9"/>
    <w:rsid w:val="007830DB"/>
    <w:rsid w:val="00783310"/>
    <w:rsid w:val="0079134D"/>
    <w:rsid w:val="00791D59"/>
    <w:rsid w:val="00794535"/>
    <w:rsid w:val="00797878"/>
    <w:rsid w:val="007A24B2"/>
    <w:rsid w:val="007A2681"/>
    <w:rsid w:val="007A4A6D"/>
    <w:rsid w:val="007A602D"/>
    <w:rsid w:val="007A7529"/>
    <w:rsid w:val="007B2CE2"/>
    <w:rsid w:val="007C2495"/>
    <w:rsid w:val="007C68DE"/>
    <w:rsid w:val="007C7CAA"/>
    <w:rsid w:val="007D1BCF"/>
    <w:rsid w:val="007D6A67"/>
    <w:rsid w:val="007D6CD1"/>
    <w:rsid w:val="007D730A"/>
    <w:rsid w:val="007D749E"/>
    <w:rsid w:val="007D75CF"/>
    <w:rsid w:val="007D7F9B"/>
    <w:rsid w:val="007E0440"/>
    <w:rsid w:val="007E36DB"/>
    <w:rsid w:val="007E3859"/>
    <w:rsid w:val="007E62DB"/>
    <w:rsid w:val="007E6DC5"/>
    <w:rsid w:val="007E7D3F"/>
    <w:rsid w:val="007F5F54"/>
    <w:rsid w:val="007F6F5D"/>
    <w:rsid w:val="00805B6F"/>
    <w:rsid w:val="00806B04"/>
    <w:rsid w:val="0080751D"/>
    <w:rsid w:val="00807C30"/>
    <w:rsid w:val="008129CA"/>
    <w:rsid w:val="008231D2"/>
    <w:rsid w:val="008247B0"/>
    <w:rsid w:val="00824A5A"/>
    <w:rsid w:val="00830402"/>
    <w:rsid w:val="00830E77"/>
    <w:rsid w:val="008315A1"/>
    <w:rsid w:val="00833C9D"/>
    <w:rsid w:val="00836273"/>
    <w:rsid w:val="00841831"/>
    <w:rsid w:val="00846830"/>
    <w:rsid w:val="00846BA9"/>
    <w:rsid w:val="00847F5A"/>
    <w:rsid w:val="008521DB"/>
    <w:rsid w:val="00855BEA"/>
    <w:rsid w:val="00862179"/>
    <w:rsid w:val="00870DEB"/>
    <w:rsid w:val="00872DA0"/>
    <w:rsid w:val="00873B52"/>
    <w:rsid w:val="00875BE5"/>
    <w:rsid w:val="00877FFC"/>
    <w:rsid w:val="0088043C"/>
    <w:rsid w:val="008839BA"/>
    <w:rsid w:val="00884889"/>
    <w:rsid w:val="0088621E"/>
    <w:rsid w:val="00887F38"/>
    <w:rsid w:val="008906C9"/>
    <w:rsid w:val="00890FCA"/>
    <w:rsid w:val="00896308"/>
    <w:rsid w:val="008976D4"/>
    <w:rsid w:val="008B0D16"/>
    <w:rsid w:val="008B1C59"/>
    <w:rsid w:val="008B310F"/>
    <w:rsid w:val="008B7219"/>
    <w:rsid w:val="008C5738"/>
    <w:rsid w:val="008D04F0"/>
    <w:rsid w:val="008D28FB"/>
    <w:rsid w:val="008D5D05"/>
    <w:rsid w:val="008E1C85"/>
    <w:rsid w:val="008F08D2"/>
    <w:rsid w:val="008F3500"/>
    <w:rsid w:val="008F4D22"/>
    <w:rsid w:val="00901CB3"/>
    <w:rsid w:val="00904D49"/>
    <w:rsid w:val="00910E7C"/>
    <w:rsid w:val="00915C0D"/>
    <w:rsid w:val="009201AC"/>
    <w:rsid w:val="00921659"/>
    <w:rsid w:val="00922FAF"/>
    <w:rsid w:val="00924E3C"/>
    <w:rsid w:val="00925204"/>
    <w:rsid w:val="009278F2"/>
    <w:rsid w:val="009308FD"/>
    <w:rsid w:val="00930F3E"/>
    <w:rsid w:val="00934B81"/>
    <w:rsid w:val="00942A59"/>
    <w:rsid w:val="009449A4"/>
    <w:rsid w:val="00944F10"/>
    <w:rsid w:val="0094556B"/>
    <w:rsid w:val="0095115C"/>
    <w:rsid w:val="009540D9"/>
    <w:rsid w:val="009612BB"/>
    <w:rsid w:val="0096278E"/>
    <w:rsid w:val="009708C9"/>
    <w:rsid w:val="009730B4"/>
    <w:rsid w:val="00973C96"/>
    <w:rsid w:val="0097659F"/>
    <w:rsid w:val="00980173"/>
    <w:rsid w:val="009824E8"/>
    <w:rsid w:val="00985839"/>
    <w:rsid w:val="00986D6D"/>
    <w:rsid w:val="00990DC8"/>
    <w:rsid w:val="0099437B"/>
    <w:rsid w:val="00996919"/>
    <w:rsid w:val="00997222"/>
    <w:rsid w:val="009A27A9"/>
    <w:rsid w:val="009A4C1B"/>
    <w:rsid w:val="009A6280"/>
    <w:rsid w:val="009B0C77"/>
    <w:rsid w:val="009B31E7"/>
    <w:rsid w:val="009B5F00"/>
    <w:rsid w:val="009B6705"/>
    <w:rsid w:val="009C740A"/>
    <w:rsid w:val="009D02DA"/>
    <w:rsid w:val="009D0B88"/>
    <w:rsid w:val="009D2EBD"/>
    <w:rsid w:val="009D6C65"/>
    <w:rsid w:val="009E221E"/>
    <w:rsid w:val="009E2985"/>
    <w:rsid w:val="009E5CD9"/>
    <w:rsid w:val="009F2564"/>
    <w:rsid w:val="00A034B2"/>
    <w:rsid w:val="00A04C55"/>
    <w:rsid w:val="00A05260"/>
    <w:rsid w:val="00A11721"/>
    <w:rsid w:val="00A125C5"/>
    <w:rsid w:val="00A126D7"/>
    <w:rsid w:val="00A23EF4"/>
    <w:rsid w:val="00A2451C"/>
    <w:rsid w:val="00A25589"/>
    <w:rsid w:val="00A25F75"/>
    <w:rsid w:val="00A27854"/>
    <w:rsid w:val="00A27BC7"/>
    <w:rsid w:val="00A3126E"/>
    <w:rsid w:val="00A32096"/>
    <w:rsid w:val="00A32A5B"/>
    <w:rsid w:val="00A372EC"/>
    <w:rsid w:val="00A45252"/>
    <w:rsid w:val="00A46B6A"/>
    <w:rsid w:val="00A56CA8"/>
    <w:rsid w:val="00A571A0"/>
    <w:rsid w:val="00A60FAA"/>
    <w:rsid w:val="00A643FB"/>
    <w:rsid w:val="00A65EE7"/>
    <w:rsid w:val="00A674BD"/>
    <w:rsid w:val="00A70133"/>
    <w:rsid w:val="00A728B9"/>
    <w:rsid w:val="00A72D75"/>
    <w:rsid w:val="00A72DF9"/>
    <w:rsid w:val="00A770A6"/>
    <w:rsid w:val="00A81374"/>
    <w:rsid w:val="00A813B1"/>
    <w:rsid w:val="00A82135"/>
    <w:rsid w:val="00A826EB"/>
    <w:rsid w:val="00A91713"/>
    <w:rsid w:val="00A93DB8"/>
    <w:rsid w:val="00A943E6"/>
    <w:rsid w:val="00A956EC"/>
    <w:rsid w:val="00AB090D"/>
    <w:rsid w:val="00AB11F0"/>
    <w:rsid w:val="00AB36C4"/>
    <w:rsid w:val="00AB40E1"/>
    <w:rsid w:val="00AC32B2"/>
    <w:rsid w:val="00AC4C00"/>
    <w:rsid w:val="00AC6A41"/>
    <w:rsid w:val="00AC6F2E"/>
    <w:rsid w:val="00AD1E75"/>
    <w:rsid w:val="00AE6296"/>
    <w:rsid w:val="00AE7809"/>
    <w:rsid w:val="00AF09E5"/>
    <w:rsid w:val="00AF704A"/>
    <w:rsid w:val="00B0230A"/>
    <w:rsid w:val="00B03FDC"/>
    <w:rsid w:val="00B115ED"/>
    <w:rsid w:val="00B17141"/>
    <w:rsid w:val="00B174C4"/>
    <w:rsid w:val="00B2202A"/>
    <w:rsid w:val="00B27F7A"/>
    <w:rsid w:val="00B3150C"/>
    <w:rsid w:val="00B31575"/>
    <w:rsid w:val="00B317EA"/>
    <w:rsid w:val="00B32F17"/>
    <w:rsid w:val="00B353C1"/>
    <w:rsid w:val="00B364B8"/>
    <w:rsid w:val="00B51CFA"/>
    <w:rsid w:val="00B60828"/>
    <w:rsid w:val="00B63573"/>
    <w:rsid w:val="00B6423F"/>
    <w:rsid w:val="00B65AF8"/>
    <w:rsid w:val="00B67194"/>
    <w:rsid w:val="00B71690"/>
    <w:rsid w:val="00B73248"/>
    <w:rsid w:val="00B8547D"/>
    <w:rsid w:val="00B87F0C"/>
    <w:rsid w:val="00B93214"/>
    <w:rsid w:val="00B94D82"/>
    <w:rsid w:val="00B96634"/>
    <w:rsid w:val="00BA368E"/>
    <w:rsid w:val="00BA4DFF"/>
    <w:rsid w:val="00BA70CF"/>
    <w:rsid w:val="00BA765E"/>
    <w:rsid w:val="00BA7BBC"/>
    <w:rsid w:val="00BB30FB"/>
    <w:rsid w:val="00BB473D"/>
    <w:rsid w:val="00BC167F"/>
    <w:rsid w:val="00BC26BA"/>
    <w:rsid w:val="00BC3EF6"/>
    <w:rsid w:val="00BC783F"/>
    <w:rsid w:val="00BC7C7A"/>
    <w:rsid w:val="00BD3089"/>
    <w:rsid w:val="00BD343A"/>
    <w:rsid w:val="00BD7AD2"/>
    <w:rsid w:val="00BE023F"/>
    <w:rsid w:val="00BE3AFF"/>
    <w:rsid w:val="00BE5EE3"/>
    <w:rsid w:val="00BE6CB7"/>
    <w:rsid w:val="00BE748A"/>
    <w:rsid w:val="00BF3541"/>
    <w:rsid w:val="00BF4A15"/>
    <w:rsid w:val="00BF589C"/>
    <w:rsid w:val="00BF5936"/>
    <w:rsid w:val="00BF6A98"/>
    <w:rsid w:val="00C0011E"/>
    <w:rsid w:val="00C0236A"/>
    <w:rsid w:val="00C0358C"/>
    <w:rsid w:val="00C07B38"/>
    <w:rsid w:val="00C107F1"/>
    <w:rsid w:val="00C10BD3"/>
    <w:rsid w:val="00C1409B"/>
    <w:rsid w:val="00C154EC"/>
    <w:rsid w:val="00C213D6"/>
    <w:rsid w:val="00C250D5"/>
    <w:rsid w:val="00C35666"/>
    <w:rsid w:val="00C4117A"/>
    <w:rsid w:val="00C42EDA"/>
    <w:rsid w:val="00C44F2A"/>
    <w:rsid w:val="00C55195"/>
    <w:rsid w:val="00C5674F"/>
    <w:rsid w:val="00C60156"/>
    <w:rsid w:val="00C611F8"/>
    <w:rsid w:val="00C63871"/>
    <w:rsid w:val="00C71699"/>
    <w:rsid w:val="00C722C6"/>
    <w:rsid w:val="00C76A30"/>
    <w:rsid w:val="00C8114A"/>
    <w:rsid w:val="00C83E1F"/>
    <w:rsid w:val="00C859B7"/>
    <w:rsid w:val="00C87596"/>
    <w:rsid w:val="00C918E9"/>
    <w:rsid w:val="00C92898"/>
    <w:rsid w:val="00CA15CC"/>
    <w:rsid w:val="00CA3B49"/>
    <w:rsid w:val="00CA4340"/>
    <w:rsid w:val="00CA4CE2"/>
    <w:rsid w:val="00CB3AE5"/>
    <w:rsid w:val="00CB71FE"/>
    <w:rsid w:val="00CC2289"/>
    <w:rsid w:val="00CC2861"/>
    <w:rsid w:val="00CC3FCE"/>
    <w:rsid w:val="00CC515E"/>
    <w:rsid w:val="00CC7105"/>
    <w:rsid w:val="00CD23C1"/>
    <w:rsid w:val="00CD3A75"/>
    <w:rsid w:val="00CD3B1B"/>
    <w:rsid w:val="00CE5238"/>
    <w:rsid w:val="00CE5631"/>
    <w:rsid w:val="00CE6C3D"/>
    <w:rsid w:val="00CE7514"/>
    <w:rsid w:val="00CF0A19"/>
    <w:rsid w:val="00CF182F"/>
    <w:rsid w:val="00D01099"/>
    <w:rsid w:val="00D01171"/>
    <w:rsid w:val="00D01946"/>
    <w:rsid w:val="00D034D7"/>
    <w:rsid w:val="00D04FFF"/>
    <w:rsid w:val="00D050C3"/>
    <w:rsid w:val="00D07135"/>
    <w:rsid w:val="00D14FC4"/>
    <w:rsid w:val="00D207B4"/>
    <w:rsid w:val="00D23307"/>
    <w:rsid w:val="00D24807"/>
    <w:rsid w:val="00D248DE"/>
    <w:rsid w:val="00D270CD"/>
    <w:rsid w:val="00D30A43"/>
    <w:rsid w:val="00D310E8"/>
    <w:rsid w:val="00D33768"/>
    <w:rsid w:val="00D3541D"/>
    <w:rsid w:val="00D37EA5"/>
    <w:rsid w:val="00D40079"/>
    <w:rsid w:val="00D422D6"/>
    <w:rsid w:val="00D65CA9"/>
    <w:rsid w:val="00D66E78"/>
    <w:rsid w:val="00D70A40"/>
    <w:rsid w:val="00D77E1C"/>
    <w:rsid w:val="00D824FC"/>
    <w:rsid w:val="00D82E4C"/>
    <w:rsid w:val="00D833CD"/>
    <w:rsid w:val="00D8542D"/>
    <w:rsid w:val="00D86C66"/>
    <w:rsid w:val="00D92FC9"/>
    <w:rsid w:val="00D93DFC"/>
    <w:rsid w:val="00D945EB"/>
    <w:rsid w:val="00DA0A62"/>
    <w:rsid w:val="00DA1324"/>
    <w:rsid w:val="00DA4A25"/>
    <w:rsid w:val="00DA5B46"/>
    <w:rsid w:val="00DA7FF6"/>
    <w:rsid w:val="00DB13B3"/>
    <w:rsid w:val="00DB15F4"/>
    <w:rsid w:val="00DC00BF"/>
    <w:rsid w:val="00DC3900"/>
    <w:rsid w:val="00DC5813"/>
    <w:rsid w:val="00DC6A71"/>
    <w:rsid w:val="00DD0737"/>
    <w:rsid w:val="00DD1F67"/>
    <w:rsid w:val="00DD30FD"/>
    <w:rsid w:val="00DD3761"/>
    <w:rsid w:val="00DD42FB"/>
    <w:rsid w:val="00DD7C7E"/>
    <w:rsid w:val="00DE0589"/>
    <w:rsid w:val="00DE312F"/>
    <w:rsid w:val="00DE7E16"/>
    <w:rsid w:val="00DF0095"/>
    <w:rsid w:val="00DF3B84"/>
    <w:rsid w:val="00DF644B"/>
    <w:rsid w:val="00E014B0"/>
    <w:rsid w:val="00E0357D"/>
    <w:rsid w:val="00E07C38"/>
    <w:rsid w:val="00E10109"/>
    <w:rsid w:val="00E10AE3"/>
    <w:rsid w:val="00E124C9"/>
    <w:rsid w:val="00E12539"/>
    <w:rsid w:val="00E145CF"/>
    <w:rsid w:val="00E14857"/>
    <w:rsid w:val="00E14DE4"/>
    <w:rsid w:val="00E16770"/>
    <w:rsid w:val="00E16B32"/>
    <w:rsid w:val="00E16E30"/>
    <w:rsid w:val="00E21C7E"/>
    <w:rsid w:val="00E235D0"/>
    <w:rsid w:val="00E3087B"/>
    <w:rsid w:val="00E328CA"/>
    <w:rsid w:val="00E34E6C"/>
    <w:rsid w:val="00E37CF4"/>
    <w:rsid w:val="00E402B9"/>
    <w:rsid w:val="00E44925"/>
    <w:rsid w:val="00E46DE5"/>
    <w:rsid w:val="00E470D1"/>
    <w:rsid w:val="00E528EA"/>
    <w:rsid w:val="00E54A87"/>
    <w:rsid w:val="00E55945"/>
    <w:rsid w:val="00E55B11"/>
    <w:rsid w:val="00E55F69"/>
    <w:rsid w:val="00E62FEA"/>
    <w:rsid w:val="00E65BB5"/>
    <w:rsid w:val="00E663B3"/>
    <w:rsid w:val="00E70A18"/>
    <w:rsid w:val="00E7494A"/>
    <w:rsid w:val="00E74CF8"/>
    <w:rsid w:val="00E750D3"/>
    <w:rsid w:val="00E76A2E"/>
    <w:rsid w:val="00E80DCB"/>
    <w:rsid w:val="00E812D2"/>
    <w:rsid w:val="00E835A1"/>
    <w:rsid w:val="00E85585"/>
    <w:rsid w:val="00E90262"/>
    <w:rsid w:val="00E909E9"/>
    <w:rsid w:val="00E924AF"/>
    <w:rsid w:val="00E93691"/>
    <w:rsid w:val="00EA0413"/>
    <w:rsid w:val="00EA190D"/>
    <w:rsid w:val="00EB3407"/>
    <w:rsid w:val="00EB65E7"/>
    <w:rsid w:val="00EC07E8"/>
    <w:rsid w:val="00EC0992"/>
    <w:rsid w:val="00EC728F"/>
    <w:rsid w:val="00ED0774"/>
    <w:rsid w:val="00ED1C3E"/>
    <w:rsid w:val="00ED2DA8"/>
    <w:rsid w:val="00EE38F0"/>
    <w:rsid w:val="00EE3B08"/>
    <w:rsid w:val="00EE552C"/>
    <w:rsid w:val="00EE7661"/>
    <w:rsid w:val="00EF55E5"/>
    <w:rsid w:val="00EF632F"/>
    <w:rsid w:val="00F00D76"/>
    <w:rsid w:val="00F0360A"/>
    <w:rsid w:val="00F1346E"/>
    <w:rsid w:val="00F149E1"/>
    <w:rsid w:val="00F14C89"/>
    <w:rsid w:val="00F14F2B"/>
    <w:rsid w:val="00F20A87"/>
    <w:rsid w:val="00F227DF"/>
    <w:rsid w:val="00F237F9"/>
    <w:rsid w:val="00F240BB"/>
    <w:rsid w:val="00F328C7"/>
    <w:rsid w:val="00F3551D"/>
    <w:rsid w:val="00F365E8"/>
    <w:rsid w:val="00F423A3"/>
    <w:rsid w:val="00F46E98"/>
    <w:rsid w:val="00F50FF7"/>
    <w:rsid w:val="00F514BC"/>
    <w:rsid w:val="00F519A5"/>
    <w:rsid w:val="00F5746D"/>
    <w:rsid w:val="00F57FED"/>
    <w:rsid w:val="00F632AF"/>
    <w:rsid w:val="00F648FE"/>
    <w:rsid w:val="00F66765"/>
    <w:rsid w:val="00F72125"/>
    <w:rsid w:val="00F77931"/>
    <w:rsid w:val="00F82692"/>
    <w:rsid w:val="00F835AC"/>
    <w:rsid w:val="00F846E1"/>
    <w:rsid w:val="00F85BB2"/>
    <w:rsid w:val="00F90613"/>
    <w:rsid w:val="00F91653"/>
    <w:rsid w:val="00F92786"/>
    <w:rsid w:val="00F93312"/>
    <w:rsid w:val="00F9371D"/>
    <w:rsid w:val="00F947D6"/>
    <w:rsid w:val="00FA3936"/>
    <w:rsid w:val="00FA4720"/>
    <w:rsid w:val="00FA49D7"/>
    <w:rsid w:val="00FB1162"/>
    <w:rsid w:val="00FC09DB"/>
    <w:rsid w:val="00FD77FD"/>
    <w:rsid w:val="00FE0BE6"/>
    <w:rsid w:val="00FE12AD"/>
    <w:rsid w:val="00FE47BC"/>
    <w:rsid w:val="00FE5C92"/>
    <w:rsid w:val="00FE6E8E"/>
    <w:rsid w:val="00FF2515"/>
    <w:rsid w:val="00FF348A"/>
    <w:rsid w:val="00FF414C"/>
    <w:rsid w:val="00FF68BC"/>
    <w:rsid w:val="00FF764A"/>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colormru v:ext="edit" colors="#428299,#529dba"/>
    </o:shapedefaults>
    <o:shapelayout v:ext="edit">
      <o:idmap v:ext="edit" data="1"/>
    </o:shapelayout>
  </w:shapeDefaults>
  <w:doNotEmbedSmartTags/>
  <w:decimalSymbol w:val=","/>
  <w:listSeparator w:val=";"/>
  <w14:docId w14:val="425700F6"/>
  <w15:chartTrackingRefBased/>
  <w15:docId w15:val="{0F844CD3-DE1C-42E9-A3E6-DE86AF83F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70DEB"/>
    <w:pPr>
      <w:spacing w:line="260" w:lineRule="exac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paragraph" w:styleId="Naslov2">
    <w:name w:val="heading 2"/>
    <w:basedOn w:val="Navaden"/>
    <w:next w:val="Navaden"/>
    <w:link w:val="Naslov2Znak"/>
    <w:unhideWhenUsed/>
    <w:qFormat/>
    <w:rsid w:val="00875BE5"/>
    <w:pPr>
      <w:keepNext/>
      <w:jc w:val="both"/>
      <w:outlineLvl w:val="1"/>
    </w:pPr>
    <w:rPr>
      <w:rFonts w:cs="Arial"/>
      <w:b/>
      <w:color w:val="000000"/>
      <w:szCs w:val="20"/>
      <w:lang w:val="sl-SI"/>
    </w:rPr>
  </w:style>
  <w:style w:type="paragraph" w:styleId="Naslov3">
    <w:name w:val="heading 3"/>
    <w:basedOn w:val="Navaden"/>
    <w:next w:val="Navaden"/>
    <w:link w:val="Naslov3Znak"/>
    <w:qFormat/>
    <w:rsid w:val="00016ED8"/>
    <w:pPr>
      <w:keepNext/>
      <w:spacing w:before="240" w:after="60"/>
      <w:outlineLvl w:val="2"/>
    </w:pPr>
    <w:rPr>
      <w:rFonts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qFormat/>
    <w:rsid w:val="00016ED8"/>
    <w:pPr>
      <w:ind w:left="708"/>
    </w:pPr>
    <w:rPr>
      <w:lang w:val="sl-SI"/>
    </w:rPr>
  </w:style>
  <w:style w:type="paragraph" w:customStyle="1" w:styleId="BodyText21">
    <w:name w:val="Body Text 21"/>
    <w:basedOn w:val="Navaden"/>
    <w:rsid w:val="00016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 w:val="24"/>
      <w:szCs w:val="20"/>
      <w:lang w:val="sl-SI" w:eastAsia="sl-SI"/>
    </w:rPr>
  </w:style>
  <w:style w:type="character" w:customStyle="1" w:styleId="Naslov3Znak">
    <w:name w:val="Naslov 3 Znak"/>
    <w:link w:val="Naslov3"/>
    <w:rsid w:val="00016ED8"/>
    <w:rPr>
      <w:rFonts w:ascii="Arial" w:hAnsi="Arial" w:cs="Arial"/>
      <w:b/>
      <w:bCs/>
      <w:sz w:val="26"/>
      <w:szCs w:val="26"/>
      <w:lang w:val="en-US" w:eastAsia="en-US"/>
    </w:rPr>
  </w:style>
  <w:style w:type="paragraph" w:styleId="Besedilooblaka">
    <w:name w:val="Balloon Text"/>
    <w:basedOn w:val="Navaden"/>
    <w:link w:val="BesedilooblakaZnak"/>
    <w:rsid w:val="00AC6F2E"/>
    <w:pPr>
      <w:spacing w:line="240" w:lineRule="auto"/>
    </w:pPr>
    <w:rPr>
      <w:rFonts w:ascii="Segoe UI" w:hAnsi="Segoe UI" w:cs="Segoe UI"/>
      <w:sz w:val="18"/>
      <w:szCs w:val="18"/>
    </w:rPr>
  </w:style>
  <w:style w:type="character" w:customStyle="1" w:styleId="BesedilooblakaZnak">
    <w:name w:val="Besedilo oblačka Znak"/>
    <w:link w:val="Besedilooblaka"/>
    <w:rsid w:val="00AC6F2E"/>
    <w:rPr>
      <w:rFonts w:ascii="Segoe UI" w:hAnsi="Segoe UI" w:cs="Segoe UI"/>
      <w:sz w:val="18"/>
      <w:szCs w:val="18"/>
      <w:lang w:val="en-US" w:eastAsia="en-US"/>
    </w:rPr>
  </w:style>
  <w:style w:type="character" w:customStyle="1" w:styleId="apple-converted-space">
    <w:name w:val="apple-converted-space"/>
    <w:rsid w:val="00B67194"/>
  </w:style>
  <w:style w:type="character" w:customStyle="1" w:styleId="NogaZnak">
    <w:name w:val="Noga Znak"/>
    <w:link w:val="Noga"/>
    <w:uiPriority w:val="99"/>
    <w:rsid w:val="00245331"/>
    <w:rPr>
      <w:rFonts w:ascii="Arial" w:hAnsi="Arial"/>
      <w:szCs w:val="24"/>
      <w:lang w:val="en-US" w:eastAsia="en-US"/>
    </w:rPr>
  </w:style>
  <w:style w:type="character" w:styleId="tevilkastrani">
    <w:name w:val="page number"/>
    <w:rsid w:val="00F90613"/>
  </w:style>
  <w:style w:type="character" w:customStyle="1" w:styleId="Naslov2Znak">
    <w:name w:val="Naslov 2 Znak"/>
    <w:basedOn w:val="Privzetapisavaodstavka"/>
    <w:link w:val="Naslov2"/>
    <w:rsid w:val="00875BE5"/>
    <w:rPr>
      <w:rFonts w:ascii="Arial" w:hAnsi="Arial" w:cs="Arial"/>
      <w:b/>
      <w:color w:val="000000"/>
      <w:lang w:eastAsia="en-US"/>
    </w:rPr>
  </w:style>
  <w:style w:type="paragraph" w:styleId="Pripombabesedilo">
    <w:name w:val="annotation text"/>
    <w:basedOn w:val="Navaden"/>
    <w:link w:val="PripombabesediloZnak"/>
    <w:uiPriority w:val="99"/>
    <w:rsid w:val="00DB15F4"/>
    <w:rPr>
      <w:szCs w:val="20"/>
    </w:rPr>
  </w:style>
  <w:style w:type="character" w:customStyle="1" w:styleId="PripombabesediloZnak">
    <w:name w:val="Pripomba – besedilo Znak"/>
    <w:basedOn w:val="Privzetapisavaodstavka"/>
    <w:link w:val="Pripombabesedilo"/>
    <w:uiPriority w:val="99"/>
    <w:rsid w:val="00DB15F4"/>
    <w:rPr>
      <w:rFonts w:ascii="Arial" w:hAnsi="Arial"/>
      <w:lang w:val="en-US" w:eastAsia="en-US"/>
    </w:rPr>
  </w:style>
  <w:style w:type="character" w:styleId="Pripombasklic">
    <w:name w:val="annotation reference"/>
    <w:basedOn w:val="Privzetapisavaodstavka"/>
    <w:rsid w:val="006F0E45"/>
    <w:rPr>
      <w:sz w:val="16"/>
      <w:szCs w:val="16"/>
    </w:rPr>
  </w:style>
  <w:style w:type="paragraph" w:styleId="Zadevapripombe">
    <w:name w:val="annotation subject"/>
    <w:basedOn w:val="Pripombabesedilo"/>
    <w:next w:val="Pripombabesedilo"/>
    <w:link w:val="ZadevapripombeZnak"/>
    <w:rsid w:val="006F0E45"/>
    <w:pPr>
      <w:spacing w:line="240" w:lineRule="auto"/>
    </w:pPr>
    <w:rPr>
      <w:b/>
      <w:bCs/>
    </w:rPr>
  </w:style>
  <w:style w:type="character" w:customStyle="1" w:styleId="ZadevapripombeZnak">
    <w:name w:val="Zadeva pripombe Znak"/>
    <w:basedOn w:val="PripombabesediloZnak"/>
    <w:link w:val="Zadevapripombe"/>
    <w:rsid w:val="006F0E45"/>
    <w:rPr>
      <w:rFonts w:ascii="Arial" w:hAnsi="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31956">
      <w:bodyDiv w:val="1"/>
      <w:marLeft w:val="0"/>
      <w:marRight w:val="0"/>
      <w:marTop w:val="0"/>
      <w:marBottom w:val="0"/>
      <w:divBdr>
        <w:top w:val="none" w:sz="0" w:space="0" w:color="auto"/>
        <w:left w:val="none" w:sz="0" w:space="0" w:color="auto"/>
        <w:bottom w:val="none" w:sz="0" w:space="0" w:color="auto"/>
        <w:right w:val="none" w:sz="0" w:space="0" w:color="auto"/>
      </w:divBdr>
      <w:divsChild>
        <w:div w:id="445466482">
          <w:marLeft w:val="0"/>
          <w:marRight w:val="0"/>
          <w:marTop w:val="480"/>
          <w:marBottom w:val="0"/>
          <w:divBdr>
            <w:top w:val="none" w:sz="0" w:space="0" w:color="auto"/>
            <w:left w:val="none" w:sz="0" w:space="0" w:color="auto"/>
            <w:bottom w:val="none" w:sz="0" w:space="0" w:color="auto"/>
            <w:right w:val="none" w:sz="0" w:space="0" w:color="auto"/>
          </w:divBdr>
        </w:div>
        <w:div w:id="1949461812">
          <w:marLeft w:val="0"/>
          <w:marRight w:val="0"/>
          <w:marTop w:val="240"/>
          <w:marBottom w:val="0"/>
          <w:divBdr>
            <w:top w:val="none" w:sz="0" w:space="0" w:color="auto"/>
            <w:left w:val="none" w:sz="0" w:space="0" w:color="auto"/>
            <w:bottom w:val="none" w:sz="0" w:space="0" w:color="auto"/>
            <w:right w:val="none" w:sz="0" w:space="0" w:color="auto"/>
          </w:divBdr>
        </w:div>
      </w:divsChild>
    </w:div>
    <w:div w:id="195047951">
      <w:bodyDiv w:val="1"/>
      <w:marLeft w:val="0"/>
      <w:marRight w:val="0"/>
      <w:marTop w:val="0"/>
      <w:marBottom w:val="0"/>
      <w:divBdr>
        <w:top w:val="none" w:sz="0" w:space="0" w:color="auto"/>
        <w:left w:val="none" w:sz="0" w:space="0" w:color="auto"/>
        <w:bottom w:val="none" w:sz="0" w:space="0" w:color="auto"/>
        <w:right w:val="none" w:sz="0" w:space="0" w:color="auto"/>
      </w:divBdr>
    </w:div>
    <w:div w:id="251669739">
      <w:bodyDiv w:val="1"/>
      <w:marLeft w:val="0"/>
      <w:marRight w:val="0"/>
      <w:marTop w:val="0"/>
      <w:marBottom w:val="0"/>
      <w:divBdr>
        <w:top w:val="none" w:sz="0" w:space="0" w:color="auto"/>
        <w:left w:val="none" w:sz="0" w:space="0" w:color="auto"/>
        <w:bottom w:val="none" w:sz="0" w:space="0" w:color="auto"/>
        <w:right w:val="none" w:sz="0" w:space="0" w:color="auto"/>
      </w:divBdr>
    </w:div>
    <w:div w:id="465002625">
      <w:bodyDiv w:val="1"/>
      <w:marLeft w:val="0"/>
      <w:marRight w:val="0"/>
      <w:marTop w:val="0"/>
      <w:marBottom w:val="0"/>
      <w:divBdr>
        <w:top w:val="none" w:sz="0" w:space="0" w:color="auto"/>
        <w:left w:val="none" w:sz="0" w:space="0" w:color="auto"/>
        <w:bottom w:val="none" w:sz="0" w:space="0" w:color="auto"/>
        <w:right w:val="none" w:sz="0" w:space="0" w:color="auto"/>
      </w:divBdr>
    </w:div>
    <w:div w:id="880555353">
      <w:bodyDiv w:val="1"/>
      <w:marLeft w:val="0"/>
      <w:marRight w:val="0"/>
      <w:marTop w:val="0"/>
      <w:marBottom w:val="0"/>
      <w:divBdr>
        <w:top w:val="none" w:sz="0" w:space="0" w:color="auto"/>
        <w:left w:val="none" w:sz="0" w:space="0" w:color="auto"/>
        <w:bottom w:val="none" w:sz="0" w:space="0" w:color="auto"/>
        <w:right w:val="none" w:sz="0" w:space="0" w:color="auto"/>
      </w:divBdr>
    </w:div>
    <w:div w:id="193177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par\Downloads\MNZ%20(1).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F63C4-BED1-4ACD-84D0-128F96BC2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MNZ (1)</Template>
  <TotalTime>98</TotalTime>
  <Pages>3</Pages>
  <Words>737</Words>
  <Characters>4762</Characters>
  <Application>Microsoft Office Word</Application>
  <DocSecurity>0</DocSecurity>
  <Lines>39</Lines>
  <Paragraphs>10</Paragraphs>
  <ScaleCrop>false</ScaleCrop>
  <HeadingPairs>
    <vt:vector size="2" baseType="variant">
      <vt:variant>
        <vt:lpstr>Naslov</vt:lpstr>
      </vt:variant>
      <vt:variant>
        <vt:i4>1</vt:i4>
      </vt:variant>
    </vt:vector>
  </HeadingPairs>
  <TitlesOfParts>
    <vt:vector size="1" baseType="lpstr">
      <vt:lpstr/>
    </vt:vector>
  </TitlesOfParts>
  <Company>MNZ RS</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Štupar  Martina</dc:creator>
  <cp:keywords/>
  <cp:lastModifiedBy>Marko JURIŠIĆ</cp:lastModifiedBy>
  <cp:revision>35</cp:revision>
  <cp:lastPrinted>2024-12-16T08:52:00Z</cp:lastPrinted>
  <dcterms:created xsi:type="dcterms:W3CDTF">2024-12-19T08:53:00Z</dcterms:created>
  <dcterms:modified xsi:type="dcterms:W3CDTF">2025-09-25T08:16:00Z</dcterms:modified>
</cp:coreProperties>
</file>